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328" w:rsidRDefault="00A40328" w:rsidP="00A40328">
      <w:pPr>
        <w:pStyle w:val="Encabezado"/>
        <w:ind w:left="-624"/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A796A12" wp14:editId="7EE72DB2">
                <wp:simplePos x="0" y="0"/>
                <wp:positionH relativeFrom="column">
                  <wp:posOffset>4610100</wp:posOffset>
                </wp:positionH>
                <wp:positionV relativeFrom="paragraph">
                  <wp:posOffset>9526</wp:posOffset>
                </wp:positionV>
                <wp:extent cx="1605280" cy="857250"/>
                <wp:effectExtent l="19050" t="0" r="13970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5280" cy="857250"/>
                          <a:chOff x="12297" y="523"/>
                          <a:chExt cx="3390" cy="1413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297" y="561"/>
                            <a:ext cx="3390" cy="1375"/>
                            <a:chOff x="8615" y="720"/>
                            <a:chExt cx="2822" cy="127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15" y="1077"/>
                              <a:ext cx="2822" cy="92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F78B9" w:rsidRDefault="009676EA" w:rsidP="001466B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SDS-DAF-CM-202</w:t>
                                </w:r>
                                <w:r w:rsidR="007147DC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DA3063">
                                  <w:rPr>
                                    <w:rStyle w:val="Style2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65" y="720"/>
                              <a:ext cx="2222" cy="377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796A12" id="Group 21" o:spid="_x0000_s1026" style="position:absolute;left:0;text-align:left;margin-left:363pt;margin-top:.75pt;width:126.4pt;height:67.5pt;z-index:251662336" coordorigin="12297,523" coordsize="3390,1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297;top:561;width:3390;height:1375" coordorigin="8615,720" coordsize="2822,1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8615;top:1077;width:2822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1466B0" w:rsidRPr="005F78B9" w:rsidRDefault="009676EA" w:rsidP="001466B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SDS-DAF-CM-202</w:t>
                          </w:r>
                          <w:r w:rsidR="007147DC">
                            <w:rPr>
                              <w:rStyle w:val="Style2"/>
                            </w:rPr>
                            <w:t>1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DA3063">
                            <w:rPr>
                              <w:rStyle w:val="Style2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065;top:720;width:2222;height: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BABFB3" wp14:editId="08590049">
                <wp:simplePos x="0" y="0"/>
                <wp:positionH relativeFrom="column">
                  <wp:posOffset>-666750</wp:posOffset>
                </wp:positionH>
                <wp:positionV relativeFrom="paragraph">
                  <wp:posOffset>971550</wp:posOffset>
                </wp:positionV>
                <wp:extent cx="133350" cy="314325"/>
                <wp:effectExtent l="0" t="0" r="0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BFB3" id="Text Box 2" o:spid="_x0000_s1031" type="#_x0000_t202" style="position:absolute;left:0;text-align:left;margin-left:-52.5pt;margin-top:76.5pt;width:10.5pt;height:24.75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" filled="f" stroked="f">
                <v:textbox>
                  <w:txbx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>
                <wp:extent cx="4581525" cy="1305560"/>
                <wp:effectExtent l="0" t="0" r="9525" b="8890"/>
                <wp:docPr id="19" name="Grup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81525" cy="1305560"/>
                          <a:chOff x="0" y="0"/>
                          <a:chExt cx="4706853" cy="1496110"/>
                        </a:xfrm>
                      </wpg:grpSpPr>
                      <wps:wsp>
                        <wps:cNvPr id="20" name="Shape 6"/>
                        <wps:cNvSpPr/>
                        <wps:spPr>
                          <a:xfrm>
                            <a:off x="0" y="599274"/>
                            <a:ext cx="19048" cy="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48" h="30575">
                                <a:moveTo>
                                  <a:pt x="15714" y="0"/>
                                </a:moveTo>
                                <a:lnTo>
                                  <a:pt x="15822" y="1422"/>
                                </a:lnTo>
                                <a:cubicBezTo>
                                  <a:pt x="11934" y="2401"/>
                                  <a:pt x="8889" y="4291"/>
                                  <a:pt x="6689" y="7110"/>
                                </a:cubicBezTo>
                                <a:cubicBezTo>
                                  <a:pt x="4493" y="9937"/>
                                  <a:pt x="3514" y="12878"/>
                                  <a:pt x="3744" y="15937"/>
                                </a:cubicBezTo>
                                <a:cubicBezTo>
                                  <a:pt x="3924" y="18314"/>
                                  <a:pt x="4698" y="20142"/>
                                  <a:pt x="6073" y="21420"/>
                                </a:cubicBezTo>
                                <a:cubicBezTo>
                                  <a:pt x="7435" y="22716"/>
                                  <a:pt x="8946" y="23292"/>
                                  <a:pt x="10584" y="23166"/>
                                </a:cubicBezTo>
                                <a:cubicBezTo>
                                  <a:pt x="11628" y="23091"/>
                                  <a:pt x="12535" y="22770"/>
                                  <a:pt x="13320" y="22220"/>
                                </a:cubicBezTo>
                                <a:cubicBezTo>
                                  <a:pt x="14350" y="21475"/>
                                  <a:pt x="15347" y="20311"/>
                                  <a:pt x="16298" y="18735"/>
                                </a:cubicBezTo>
                                <a:lnTo>
                                  <a:pt x="19048" y="12565"/>
                                </a:lnTo>
                                <a:lnTo>
                                  <a:pt x="19048" y="29229"/>
                                </a:lnTo>
                                <a:lnTo>
                                  <a:pt x="15843" y="30290"/>
                                </a:lnTo>
                                <a:cubicBezTo>
                                  <a:pt x="12082" y="30575"/>
                                  <a:pt x="8769" y="29441"/>
                                  <a:pt x="5914" y="26878"/>
                                </a:cubicBezTo>
                                <a:cubicBezTo>
                                  <a:pt x="3057" y="24322"/>
                                  <a:pt x="1476" y="20948"/>
                                  <a:pt x="1156" y="16747"/>
                                </a:cubicBezTo>
                                <a:cubicBezTo>
                                  <a:pt x="1036" y="15217"/>
                                  <a:pt x="1105" y="13716"/>
                                  <a:pt x="1364" y="12254"/>
                                </a:cubicBezTo>
                                <a:cubicBezTo>
                                  <a:pt x="1566" y="11139"/>
                                  <a:pt x="1976" y="9770"/>
                                  <a:pt x="2604" y="8151"/>
                                </a:cubicBezTo>
                                <a:cubicBezTo>
                                  <a:pt x="3230" y="6524"/>
                                  <a:pt x="3520" y="5407"/>
                                  <a:pt x="3467" y="4778"/>
                                </a:cubicBezTo>
                                <a:cubicBezTo>
                                  <a:pt x="3424" y="4170"/>
                                  <a:pt x="3212" y="3712"/>
                                  <a:pt x="2819" y="3394"/>
                                </a:cubicBezTo>
                                <a:cubicBezTo>
                                  <a:pt x="2419" y="3074"/>
                                  <a:pt x="1509" y="2811"/>
                                  <a:pt x="83" y="2621"/>
                                </a:cubicBezTo>
                                <a:lnTo>
                                  <a:pt x="0" y="1552"/>
                                </a:lnTo>
                                <a:lnTo>
                                  <a:pt x="15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" name="Shape 7"/>
                        <wps:cNvSpPr/>
                        <wps:spPr>
                          <a:xfrm>
                            <a:off x="187" y="563749"/>
                            <a:ext cx="18861" cy="24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61" h="24443">
                                <a:moveTo>
                                  <a:pt x="620" y="0"/>
                                </a:moveTo>
                                <a:lnTo>
                                  <a:pt x="1833" y="29"/>
                                </a:lnTo>
                                <a:lnTo>
                                  <a:pt x="1805" y="1256"/>
                                </a:lnTo>
                                <a:cubicBezTo>
                                  <a:pt x="1754" y="3102"/>
                                  <a:pt x="1916" y="4366"/>
                                  <a:pt x="2290" y="5064"/>
                                </a:cubicBezTo>
                                <a:cubicBezTo>
                                  <a:pt x="2654" y="5763"/>
                                  <a:pt x="3179" y="6267"/>
                                  <a:pt x="3849" y="6569"/>
                                </a:cubicBezTo>
                                <a:cubicBezTo>
                                  <a:pt x="4522" y="6887"/>
                                  <a:pt x="6218" y="7069"/>
                                  <a:pt x="8940" y="7138"/>
                                </a:cubicBezTo>
                                <a:lnTo>
                                  <a:pt x="18861" y="7390"/>
                                </a:lnTo>
                                <a:lnTo>
                                  <a:pt x="18861" y="18749"/>
                                </a:lnTo>
                                <a:lnTo>
                                  <a:pt x="8655" y="18492"/>
                                </a:lnTo>
                                <a:cubicBezTo>
                                  <a:pt x="5908" y="18421"/>
                                  <a:pt x="4202" y="18533"/>
                                  <a:pt x="3526" y="18814"/>
                                </a:cubicBezTo>
                                <a:cubicBezTo>
                                  <a:pt x="2852" y="19104"/>
                                  <a:pt x="2305" y="19604"/>
                                  <a:pt x="1880" y="20342"/>
                                </a:cubicBezTo>
                                <a:cubicBezTo>
                                  <a:pt x="1469" y="21084"/>
                                  <a:pt x="1242" y="22446"/>
                                  <a:pt x="1214" y="24443"/>
                                </a:cubicBezTo>
                                <a:lnTo>
                                  <a:pt x="0" y="24414"/>
                                </a:lnTo>
                                <a:lnTo>
                                  <a:pt x="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" name="Shape 8"/>
                        <wps:cNvSpPr/>
                        <wps:spPr>
                          <a:xfrm>
                            <a:off x="1008" y="539547"/>
                            <a:ext cx="18039" cy="16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39" h="16375">
                                <a:moveTo>
                                  <a:pt x="410" y="0"/>
                                </a:moveTo>
                                <a:lnTo>
                                  <a:pt x="1627" y="28"/>
                                </a:lnTo>
                                <a:lnTo>
                                  <a:pt x="1598" y="1003"/>
                                </a:lnTo>
                                <a:cubicBezTo>
                                  <a:pt x="1566" y="2325"/>
                                  <a:pt x="1814" y="3422"/>
                                  <a:pt x="2329" y="4319"/>
                                </a:cubicBezTo>
                                <a:cubicBezTo>
                                  <a:pt x="2840" y="5215"/>
                                  <a:pt x="3632" y="5875"/>
                                  <a:pt x="4702" y="6299"/>
                                </a:cubicBezTo>
                                <a:cubicBezTo>
                                  <a:pt x="5447" y="6617"/>
                                  <a:pt x="6789" y="6803"/>
                                  <a:pt x="8740" y="6850"/>
                                </a:cubicBezTo>
                                <a:lnTo>
                                  <a:pt x="18039" y="7087"/>
                                </a:lnTo>
                                <a:lnTo>
                                  <a:pt x="18039" y="10014"/>
                                </a:lnTo>
                                <a:lnTo>
                                  <a:pt x="8665" y="9776"/>
                                </a:lnTo>
                                <a:cubicBezTo>
                                  <a:pt x="6534" y="9727"/>
                                  <a:pt x="4992" y="9913"/>
                                  <a:pt x="4078" y="10327"/>
                                </a:cubicBezTo>
                                <a:cubicBezTo>
                                  <a:pt x="3150" y="10745"/>
                                  <a:pt x="2509" y="11288"/>
                                  <a:pt x="2131" y="11958"/>
                                </a:cubicBezTo>
                                <a:cubicBezTo>
                                  <a:pt x="1570" y="12991"/>
                                  <a:pt x="1260" y="14460"/>
                                  <a:pt x="1213" y="16375"/>
                                </a:cubicBezTo>
                                <a:lnTo>
                                  <a:pt x="0" y="16347"/>
                                </a:lnTo>
                                <a:lnTo>
                                  <a:pt x="4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" name="Shape 9"/>
                        <wps:cNvSpPr/>
                        <wps:spPr>
                          <a:xfrm>
                            <a:off x="2924" y="493418"/>
                            <a:ext cx="16124" cy="36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24" h="36109">
                                <a:moveTo>
                                  <a:pt x="16124" y="0"/>
                                </a:moveTo>
                                <a:lnTo>
                                  <a:pt x="16124" y="10631"/>
                                </a:lnTo>
                                <a:lnTo>
                                  <a:pt x="9623" y="11373"/>
                                </a:lnTo>
                                <a:cubicBezTo>
                                  <a:pt x="7747" y="12597"/>
                                  <a:pt x="6530" y="14729"/>
                                  <a:pt x="5997" y="17727"/>
                                </a:cubicBezTo>
                                <a:lnTo>
                                  <a:pt x="5745" y="19150"/>
                                </a:lnTo>
                                <a:lnTo>
                                  <a:pt x="16124" y="21001"/>
                                </a:lnTo>
                                <a:lnTo>
                                  <a:pt x="16124" y="32100"/>
                                </a:lnTo>
                                <a:lnTo>
                                  <a:pt x="9309" y="30882"/>
                                </a:lnTo>
                                <a:cubicBezTo>
                                  <a:pt x="6768" y="30429"/>
                                  <a:pt x="5145" y="30299"/>
                                  <a:pt x="4431" y="30497"/>
                                </a:cubicBezTo>
                                <a:cubicBezTo>
                                  <a:pt x="3722" y="30684"/>
                                  <a:pt x="3096" y="31130"/>
                                  <a:pt x="2559" y="31844"/>
                                </a:cubicBezTo>
                                <a:cubicBezTo>
                                  <a:pt x="2031" y="32560"/>
                                  <a:pt x="1574" y="33974"/>
                                  <a:pt x="1191" y="36109"/>
                                </a:cubicBezTo>
                                <a:lnTo>
                                  <a:pt x="0" y="35894"/>
                                </a:lnTo>
                                <a:lnTo>
                                  <a:pt x="3625" y="15579"/>
                                </a:lnTo>
                                <a:cubicBezTo>
                                  <a:pt x="4820" y="8885"/>
                                  <a:pt x="6872" y="4296"/>
                                  <a:pt x="9770" y="1812"/>
                                </a:cubicBezTo>
                                <a:lnTo>
                                  <a:pt x="16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0" name="Shape 10"/>
                        <wps:cNvSpPr/>
                        <wps:spPr>
                          <a:xfrm>
                            <a:off x="11916" y="457040"/>
                            <a:ext cx="7131" cy="254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1" h="25449">
                                <a:moveTo>
                                  <a:pt x="7131" y="0"/>
                                </a:moveTo>
                                <a:lnTo>
                                  <a:pt x="7131" y="20358"/>
                                </a:lnTo>
                                <a:lnTo>
                                  <a:pt x="5702" y="20021"/>
                                </a:lnTo>
                                <a:cubicBezTo>
                                  <a:pt x="4849" y="20014"/>
                                  <a:pt x="4125" y="20251"/>
                                  <a:pt x="3528" y="20737"/>
                                </a:cubicBezTo>
                                <a:cubicBezTo>
                                  <a:pt x="2657" y="21406"/>
                                  <a:pt x="2008" y="22472"/>
                                  <a:pt x="1591" y="23948"/>
                                </a:cubicBezTo>
                                <a:lnTo>
                                  <a:pt x="1166" y="25449"/>
                                </a:lnTo>
                                <a:lnTo>
                                  <a:pt x="0" y="25119"/>
                                </a:lnTo>
                                <a:lnTo>
                                  <a:pt x="7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1" name="Shape 11"/>
                        <wps:cNvSpPr/>
                        <wps:spPr>
                          <a:xfrm>
                            <a:off x="19048" y="594597"/>
                            <a:ext cx="29868" cy="33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68" h="33906">
                                <a:moveTo>
                                  <a:pt x="15635" y="298"/>
                                </a:moveTo>
                                <a:cubicBezTo>
                                  <a:pt x="19577" y="0"/>
                                  <a:pt x="23076" y="1281"/>
                                  <a:pt x="26146" y="4144"/>
                                </a:cubicBezTo>
                                <a:lnTo>
                                  <a:pt x="29868" y="12370"/>
                                </a:lnTo>
                                <a:lnTo>
                                  <a:pt x="29868" y="24776"/>
                                </a:lnTo>
                                <a:lnTo>
                                  <a:pt x="29837" y="24895"/>
                                </a:lnTo>
                                <a:cubicBezTo>
                                  <a:pt x="29462" y="26046"/>
                                  <a:pt x="29304" y="26979"/>
                                  <a:pt x="29358" y="27703"/>
                                </a:cubicBezTo>
                                <a:lnTo>
                                  <a:pt x="29868" y="28821"/>
                                </a:lnTo>
                                <a:lnTo>
                                  <a:pt x="29868" y="32451"/>
                                </a:lnTo>
                                <a:lnTo>
                                  <a:pt x="14767" y="33600"/>
                                </a:lnTo>
                                <a:lnTo>
                                  <a:pt x="14669" y="32389"/>
                                </a:lnTo>
                                <a:cubicBezTo>
                                  <a:pt x="19591" y="30990"/>
                                  <a:pt x="23263" y="28728"/>
                                  <a:pt x="25664" y="25617"/>
                                </a:cubicBezTo>
                                <a:cubicBezTo>
                                  <a:pt x="28065" y="22497"/>
                                  <a:pt x="29145" y="19264"/>
                                  <a:pt x="28890" y="15898"/>
                                </a:cubicBezTo>
                                <a:cubicBezTo>
                                  <a:pt x="28691" y="13295"/>
                                  <a:pt x="27820" y="11275"/>
                                  <a:pt x="26291" y="9835"/>
                                </a:cubicBezTo>
                                <a:cubicBezTo>
                                  <a:pt x="24761" y="8403"/>
                                  <a:pt x="23065" y="7755"/>
                                  <a:pt x="21178" y="7898"/>
                                </a:cubicBezTo>
                                <a:cubicBezTo>
                                  <a:pt x="20077" y="7981"/>
                                  <a:pt x="19019" y="8363"/>
                                  <a:pt x="18021" y="9036"/>
                                </a:cubicBezTo>
                                <a:cubicBezTo>
                                  <a:pt x="17020" y="9706"/>
                                  <a:pt x="16099" y="10671"/>
                                  <a:pt x="15242" y="11956"/>
                                </a:cubicBezTo>
                                <a:cubicBezTo>
                                  <a:pt x="14400" y="13237"/>
                                  <a:pt x="13338" y="15466"/>
                                  <a:pt x="12063" y="18645"/>
                                </a:cubicBezTo>
                                <a:cubicBezTo>
                                  <a:pt x="10292" y="23102"/>
                                  <a:pt x="8719" y="26323"/>
                                  <a:pt x="7383" y="28311"/>
                                </a:cubicBezTo>
                                <a:cubicBezTo>
                                  <a:pt x="6041" y="30291"/>
                                  <a:pt x="4489" y="31853"/>
                                  <a:pt x="2733" y="33001"/>
                                </a:cubicBezTo>
                                <a:lnTo>
                                  <a:pt x="0" y="33906"/>
                                </a:lnTo>
                                <a:lnTo>
                                  <a:pt x="0" y="17241"/>
                                </a:lnTo>
                                <a:lnTo>
                                  <a:pt x="753" y="15553"/>
                                </a:lnTo>
                                <a:cubicBezTo>
                                  <a:pt x="3035" y="9813"/>
                                  <a:pt x="5313" y="5893"/>
                                  <a:pt x="7582" y="3787"/>
                                </a:cubicBezTo>
                                <a:cubicBezTo>
                                  <a:pt x="9842" y="1696"/>
                                  <a:pt x="12528" y="536"/>
                                  <a:pt x="15635" y="29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2" name="Shape 12"/>
                        <wps:cNvSpPr/>
                        <wps:spPr>
                          <a:xfrm>
                            <a:off x="19048" y="546634"/>
                            <a:ext cx="29868" cy="36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68" h="36292">
                                <a:moveTo>
                                  <a:pt x="0" y="0"/>
                                </a:moveTo>
                                <a:lnTo>
                                  <a:pt x="8669" y="221"/>
                                </a:lnTo>
                                <a:cubicBezTo>
                                  <a:pt x="14227" y="360"/>
                                  <a:pt x="18227" y="829"/>
                                  <a:pt x="20671" y="1617"/>
                                </a:cubicBezTo>
                                <a:cubicBezTo>
                                  <a:pt x="23130" y="2420"/>
                                  <a:pt x="25340" y="4245"/>
                                  <a:pt x="27341" y="7132"/>
                                </a:cubicBezTo>
                                <a:lnTo>
                                  <a:pt x="29868" y="17611"/>
                                </a:lnTo>
                                <a:lnTo>
                                  <a:pt x="29868" y="20260"/>
                                </a:lnTo>
                                <a:lnTo>
                                  <a:pt x="28274" y="28247"/>
                                </a:lnTo>
                                <a:cubicBezTo>
                                  <a:pt x="26708" y="31253"/>
                                  <a:pt x="24749" y="33355"/>
                                  <a:pt x="22385" y="34546"/>
                                </a:cubicBezTo>
                                <a:cubicBezTo>
                                  <a:pt x="20030" y="35739"/>
                                  <a:pt x="16888" y="36292"/>
                                  <a:pt x="12964" y="36192"/>
                                </a:cubicBezTo>
                                <a:lnTo>
                                  <a:pt x="0" y="35865"/>
                                </a:lnTo>
                                <a:lnTo>
                                  <a:pt x="0" y="24505"/>
                                </a:lnTo>
                                <a:lnTo>
                                  <a:pt x="13237" y="24841"/>
                                </a:lnTo>
                                <a:cubicBezTo>
                                  <a:pt x="17471" y="24945"/>
                                  <a:pt x="20279" y="24697"/>
                                  <a:pt x="21661" y="24099"/>
                                </a:cubicBezTo>
                                <a:cubicBezTo>
                                  <a:pt x="23058" y="23494"/>
                                  <a:pt x="24213" y="22472"/>
                                  <a:pt x="25167" y="21032"/>
                                </a:cubicBezTo>
                                <a:cubicBezTo>
                                  <a:pt x="26111" y="19592"/>
                                  <a:pt x="26607" y="17745"/>
                                  <a:pt x="26665" y="15524"/>
                                </a:cubicBezTo>
                                <a:cubicBezTo>
                                  <a:pt x="26733" y="12965"/>
                                  <a:pt x="26215" y="10768"/>
                                  <a:pt x="25106" y="8946"/>
                                </a:cubicBezTo>
                                <a:cubicBezTo>
                                  <a:pt x="23998" y="7118"/>
                                  <a:pt x="22449" y="5736"/>
                                  <a:pt x="20448" y="4792"/>
                                </a:cubicBezTo>
                                <a:cubicBezTo>
                                  <a:pt x="18446" y="3849"/>
                                  <a:pt x="14936" y="3309"/>
                                  <a:pt x="9915" y="3179"/>
                                </a:cubicBezTo>
                                <a:lnTo>
                                  <a:pt x="0" y="29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3" name="Shape 13"/>
                        <wps:cNvSpPr/>
                        <wps:spPr>
                          <a:xfrm>
                            <a:off x="19048" y="492458"/>
                            <a:ext cx="29868" cy="45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68" h="45070">
                                <a:moveTo>
                                  <a:pt x="3369" y="0"/>
                                </a:moveTo>
                                <a:cubicBezTo>
                                  <a:pt x="6404" y="541"/>
                                  <a:pt x="8827" y="1940"/>
                                  <a:pt x="10649" y="4216"/>
                                </a:cubicBezTo>
                                <a:cubicBezTo>
                                  <a:pt x="12467" y="6473"/>
                                  <a:pt x="13468" y="9320"/>
                                  <a:pt x="13662" y="12770"/>
                                </a:cubicBezTo>
                                <a:cubicBezTo>
                                  <a:pt x="13817" y="15081"/>
                                  <a:pt x="13417" y="18890"/>
                                  <a:pt x="12470" y="24188"/>
                                </a:cubicBezTo>
                                <a:lnTo>
                                  <a:pt x="25408" y="26500"/>
                                </a:lnTo>
                                <a:lnTo>
                                  <a:pt x="29868" y="26853"/>
                                </a:lnTo>
                                <a:lnTo>
                                  <a:pt x="29868" y="45070"/>
                                </a:lnTo>
                                <a:lnTo>
                                  <a:pt x="29293" y="44968"/>
                                </a:lnTo>
                                <a:cubicBezTo>
                                  <a:pt x="29678" y="42811"/>
                                  <a:pt x="29739" y="41311"/>
                                  <a:pt x="29466" y="40479"/>
                                </a:cubicBezTo>
                                <a:cubicBezTo>
                                  <a:pt x="29203" y="39632"/>
                                  <a:pt x="28775" y="38999"/>
                                  <a:pt x="28185" y="38575"/>
                                </a:cubicBezTo>
                                <a:cubicBezTo>
                                  <a:pt x="27598" y="38146"/>
                                  <a:pt x="26028" y="37708"/>
                                  <a:pt x="23490" y="37257"/>
                                </a:cubicBezTo>
                                <a:lnTo>
                                  <a:pt x="0" y="33060"/>
                                </a:lnTo>
                                <a:lnTo>
                                  <a:pt x="0" y="21962"/>
                                </a:lnTo>
                                <a:lnTo>
                                  <a:pt x="9799" y="23709"/>
                                </a:lnTo>
                                <a:cubicBezTo>
                                  <a:pt x="9983" y="22958"/>
                                  <a:pt x="10105" y="22389"/>
                                  <a:pt x="10181" y="22004"/>
                                </a:cubicBezTo>
                                <a:cubicBezTo>
                                  <a:pt x="10682" y="19200"/>
                                  <a:pt x="10231" y="16884"/>
                                  <a:pt x="8838" y="15073"/>
                                </a:cubicBezTo>
                                <a:cubicBezTo>
                                  <a:pt x="7444" y="13267"/>
                                  <a:pt x="5003" y="12042"/>
                                  <a:pt x="1508" y="11419"/>
                                </a:cubicBezTo>
                                <a:lnTo>
                                  <a:pt x="0" y="11592"/>
                                </a:lnTo>
                                <a:lnTo>
                                  <a:pt x="0" y="961"/>
                                </a:lnTo>
                                <a:lnTo>
                                  <a:pt x="33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4" name="Shape 14"/>
                        <wps:cNvSpPr/>
                        <wps:spPr>
                          <a:xfrm>
                            <a:off x="19048" y="444096"/>
                            <a:ext cx="29868" cy="416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68" h="41666">
                                <a:moveTo>
                                  <a:pt x="3675" y="0"/>
                                </a:moveTo>
                                <a:lnTo>
                                  <a:pt x="17140" y="3826"/>
                                </a:lnTo>
                                <a:lnTo>
                                  <a:pt x="16765" y="5129"/>
                                </a:lnTo>
                                <a:cubicBezTo>
                                  <a:pt x="13288" y="4835"/>
                                  <a:pt x="10670" y="5083"/>
                                  <a:pt x="8906" y="5845"/>
                                </a:cubicBezTo>
                                <a:cubicBezTo>
                                  <a:pt x="7146" y="6605"/>
                                  <a:pt x="5623" y="7955"/>
                                  <a:pt x="4338" y="9903"/>
                                </a:cubicBezTo>
                                <a:cubicBezTo>
                                  <a:pt x="3582" y="11037"/>
                                  <a:pt x="2711" y="13312"/>
                                  <a:pt x="1742" y="16747"/>
                                </a:cubicBezTo>
                                <a:lnTo>
                                  <a:pt x="392" y="21492"/>
                                </a:lnTo>
                                <a:lnTo>
                                  <a:pt x="18943" y="26759"/>
                                </a:lnTo>
                                <a:lnTo>
                                  <a:pt x="19202" y="25854"/>
                                </a:lnTo>
                                <a:cubicBezTo>
                                  <a:pt x="20020" y="22956"/>
                                  <a:pt x="19714" y="20606"/>
                                  <a:pt x="18274" y="18784"/>
                                </a:cubicBezTo>
                                <a:cubicBezTo>
                                  <a:pt x="16830" y="16981"/>
                                  <a:pt x="14404" y="15382"/>
                                  <a:pt x="10976" y="14026"/>
                                </a:cubicBezTo>
                                <a:lnTo>
                                  <a:pt x="11347" y="12722"/>
                                </a:lnTo>
                                <a:lnTo>
                                  <a:pt x="29868" y="17982"/>
                                </a:lnTo>
                                <a:lnTo>
                                  <a:pt x="29868" y="20714"/>
                                </a:lnTo>
                                <a:lnTo>
                                  <a:pt x="27957" y="20682"/>
                                </a:lnTo>
                                <a:cubicBezTo>
                                  <a:pt x="26050" y="21080"/>
                                  <a:pt x="24653" y="21761"/>
                                  <a:pt x="23756" y="22740"/>
                                </a:cubicBezTo>
                                <a:cubicBezTo>
                                  <a:pt x="22860" y="23727"/>
                                  <a:pt x="22104" y="25305"/>
                                  <a:pt x="21484" y="27481"/>
                                </a:cubicBezTo>
                                <a:lnTo>
                                  <a:pt x="29868" y="29860"/>
                                </a:lnTo>
                                <a:lnTo>
                                  <a:pt x="29868" y="41666"/>
                                </a:lnTo>
                                <a:lnTo>
                                  <a:pt x="2444" y="33879"/>
                                </a:lnTo>
                                <a:lnTo>
                                  <a:pt x="0" y="33303"/>
                                </a:lnTo>
                                <a:lnTo>
                                  <a:pt x="0" y="12944"/>
                                </a:lnTo>
                                <a:lnTo>
                                  <a:pt x="3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5" name="Shape 15"/>
                        <wps:cNvSpPr/>
                        <wps:spPr>
                          <a:xfrm>
                            <a:off x="28325" y="395867"/>
                            <a:ext cx="20591" cy="36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" h="36346">
                                <a:moveTo>
                                  <a:pt x="20591" y="0"/>
                                </a:moveTo>
                                <a:lnTo>
                                  <a:pt x="20591" y="9913"/>
                                </a:lnTo>
                                <a:lnTo>
                                  <a:pt x="16913" y="9483"/>
                                </a:lnTo>
                                <a:cubicBezTo>
                                  <a:pt x="14652" y="10317"/>
                                  <a:pt x="12755" y="12434"/>
                                  <a:pt x="11210" y="15851"/>
                                </a:cubicBezTo>
                                <a:lnTo>
                                  <a:pt x="9670" y="19257"/>
                                </a:lnTo>
                                <a:lnTo>
                                  <a:pt x="20591" y="24196"/>
                                </a:lnTo>
                                <a:lnTo>
                                  <a:pt x="20591" y="36346"/>
                                </a:lnTo>
                                <a:lnTo>
                                  <a:pt x="10188" y="31644"/>
                                </a:lnTo>
                                <a:cubicBezTo>
                                  <a:pt x="7851" y="30585"/>
                                  <a:pt x="6328" y="30067"/>
                                  <a:pt x="5594" y="30085"/>
                                </a:cubicBezTo>
                                <a:cubicBezTo>
                                  <a:pt x="4864" y="30099"/>
                                  <a:pt x="4158" y="30387"/>
                                  <a:pt x="3475" y="30942"/>
                                </a:cubicBezTo>
                                <a:cubicBezTo>
                                  <a:pt x="2786" y="31511"/>
                                  <a:pt x="1994" y="32771"/>
                                  <a:pt x="1105" y="34746"/>
                                </a:cubicBezTo>
                                <a:lnTo>
                                  <a:pt x="0" y="34246"/>
                                </a:lnTo>
                                <a:lnTo>
                                  <a:pt x="9058" y="14202"/>
                                </a:lnTo>
                                <a:cubicBezTo>
                                  <a:pt x="11412" y="8981"/>
                                  <a:pt x="13492" y="5339"/>
                                  <a:pt x="15315" y="3251"/>
                                </a:cubicBezTo>
                                <a:lnTo>
                                  <a:pt x="205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6" name="Shape 16"/>
                        <wps:cNvSpPr/>
                        <wps:spPr>
                          <a:xfrm>
                            <a:off x="48916" y="623418"/>
                            <a:ext cx="2701" cy="3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1" h="3630">
                                <a:moveTo>
                                  <a:pt x="0" y="0"/>
                                </a:moveTo>
                                <a:lnTo>
                                  <a:pt x="336" y="738"/>
                                </a:lnTo>
                                <a:cubicBezTo>
                                  <a:pt x="862" y="1379"/>
                                  <a:pt x="1614" y="1872"/>
                                  <a:pt x="2608" y="2212"/>
                                </a:cubicBezTo>
                                <a:lnTo>
                                  <a:pt x="2701" y="3424"/>
                                </a:lnTo>
                                <a:lnTo>
                                  <a:pt x="0" y="36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7" name="Shape 17"/>
                        <wps:cNvSpPr/>
                        <wps:spPr>
                          <a:xfrm>
                            <a:off x="48916" y="606967"/>
                            <a:ext cx="1542" cy="12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" h="12406">
                                <a:moveTo>
                                  <a:pt x="0" y="0"/>
                                </a:moveTo>
                                <a:lnTo>
                                  <a:pt x="1431" y="3164"/>
                                </a:lnTo>
                                <a:cubicBezTo>
                                  <a:pt x="1542" y="4646"/>
                                  <a:pt x="1498" y="6073"/>
                                  <a:pt x="1298" y="7409"/>
                                </a:cubicBezTo>
                                <a:lnTo>
                                  <a:pt x="0" y="124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8" name="Shape 18"/>
                        <wps:cNvSpPr/>
                        <wps:spPr>
                          <a:xfrm>
                            <a:off x="48916" y="564244"/>
                            <a:ext cx="289" cy="2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" h="2650">
                                <a:moveTo>
                                  <a:pt x="0" y="0"/>
                                </a:moveTo>
                                <a:lnTo>
                                  <a:pt x="289" y="1200"/>
                                </a:lnTo>
                                <a:lnTo>
                                  <a:pt x="0" y="2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69" name="Shape 19"/>
                        <wps:cNvSpPr/>
                        <wps:spPr>
                          <a:xfrm>
                            <a:off x="48916" y="513730"/>
                            <a:ext cx="4851" cy="239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1" h="23908">
                                <a:moveTo>
                                  <a:pt x="3655" y="0"/>
                                </a:moveTo>
                                <a:lnTo>
                                  <a:pt x="4851" y="216"/>
                                </a:lnTo>
                                <a:lnTo>
                                  <a:pt x="621" y="23908"/>
                                </a:lnTo>
                                <a:lnTo>
                                  <a:pt x="0" y="23797"/>
                                </a:lnTo>
                                <a:lnTo>
                                  <a:pt x="0" y="5581"/>
                                </a:lnTo>
                                <a:lnTo>
                                  <a:pt x="415" y="5614"/>
                                </a:lnTo>
                                <a:cubicBezTo>
                                  <a:pt x="1125" y="5425"/>
                                  <a:pt x="1751" y="4969"/>
                                  <a:pt x="2295" y="4245"/>
                                </a:cubicBezTo>
                                <a:cubicBezTo>
                                  <a:pt x="2820" y="3528"/>
                                  <a:pt x="3278" y="2110"/>
                                  <a:pt x="365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1" name="Shape 20"/>
                        <wps:cNvSpPr/>
                        <wps:spPr>
                          <a:xfrm>
                            <a:off x="48916" y="462078"/>
                            <a:ext cx="5319" cy="28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9" h="2815">
                                <a:moveTo>
                                  <a:pt x="0" y="0"/>
                                </a:moveTo>
                                <a:lnTo>
                                  <a:pt x="5319" y="1511"/>
                                </a:lnTo>
                                <a:lnTo>
                                  <a:pt x="4948" y="2815"/>
                                </a:lnTo>
                                <a:lnTo>
                                  <a:pt x="0" y="27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2" name="Shape 21"/>
                        <wps:cNvSpPr/>
                        <wps:spPr>
                          <a:xfrm>
                            <a:off x="48916" y="449629"/>
                            <a:ext cx="19711" cy="45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11" h="45464">
                                <a:moveTo>
                                  <a:pt x="5830" y="0"/>
                                </a:moveTo>
                                <a:lnTo>
                                  <a:pt x="19711" y="6155"/>
                                </a:lnTo>
                                <a:lnTo>
                                  <a:pt x="8548" y="45464"/>
                                </a:lnTo>
                                <a:lnTo>
                                  <a:pt x="7381" y="45136"/>
                                </a:lnTo>
                                <a:lnTo>
                                  <a:pt x="7810" y="43635"/>
                                </a:lnTo>
                                <a:cubicBezTo>
                                  <a:pt x="8181" y="42318"/>
                                  <a:pt x="8242" y="41180"/>
                                  <a:pt x="8001" y="40248"/>
                                </a:cubicBezTo>
                                <a:cubicBezTo>
                                  <a:pt x="7846" y="39574"/>
                                  <a:pt x="7432" y="38977"/>
                                  <a:pt x="6751" y="38444"/>
                                </a:cubicBezTo>
                                <a:cubicBezTo>
                                  <a:pt x="6288" y="38052"/>
                                  <a:pt x="4901" y="37523"/>
                                  <a:pt x="2597" y="36871"/>
                                </a:cubicBezTo>
                                <a:lnTo>
                                  <a:pt x="0" y="36133"/>
                                </a:lnTo>
                                <a:lnTo>
                                  <a:pt x="0" y="24327"/>
                                </a:lnTo>
                                <a:lnTo>
                                  <a:pt x="4418" y="25581"/>
                                </a:lnTo>
                                <a:cubicBezTo>
                                  <a:pt x="6924" y="26295"/>
                                  <a:pt x="8476" y="26622"/>
                                  <a:pt x="9102" y="26567"/>
                                </a:cubicBezTo>
                                <a:cubicBezTo>
                                  <a:pt x="9722" y="26520"/>
                                  <a:pt x="10293" y="26247"/>
                                  <a:pt x="10813" y="25764"/>
                                </a:cubicBezTo>
                                <a:cubicBezTo>
                                  <a:pt x="11335" y="25286"/>
                                  <a:pt x="11784" y="24393"/>
                                  <a:pt x="12151" y="23104"/>
                                </a:cubicBezTo>
                                <a:lnTo>
                                  <a:pt x="12926" y="20380"/>
                                </a:lnTo>
                                <a:cubicBezTo>
                                  <a:pt x="14127" y="16128"/>
                                  <a:pt x="14117" y="12435"/>
                                  <a:pt x="12885" y="9313"/>
                                </a:cubicBezTo>
                                <a:cubicBezTo>
                                  <a:pt x="11658" y="6195"/>
                                  <a:pt x="9192" y="3503"/>
                                  <a:pt x="5477" y="1245"/>
                                </a:cubicBezTo>
                                <a:lnTo>
                                  <a:pt x="58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3" name="Shape 22"/>
                        <wps:cNvSpPr/>
                        <wps:spPr>
                          <a:xfrm>
                            <a:off x="48916" y="394351"/>
                            <a:ext cx="43529" cy="55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529" h="55266">
                                <a:moveTo>
                                  <a:pt x="1402" y="652"/>
                                </a:moveTo>
                                <a:cubicBezTo>
                                  <a:pt x="4037" y="0"/>
                                  <a:pt x="6658" y="266"/>
                                  <a:pt x="9271" y="1450"/>
                                </a:cubicBezTo>
                                <a:cubicBezTo>
                                  <a:pt x="12450" y="2887"/>
                                  <a:pt x="14567" y="5228"/>
                                  <a:pt x="15614" y="8460"/>
                                </a:cubicBezTo>
                                <a:cubicBezTo>
                                  <a:pt x="16277" y="10522"/>
                                  <a:pt x="16335" y="13018"/>
                                  <a:pt x="15795" y="15948"/>
                                </a:cubicBezTo>
                                <a:lnTo>
                                  <a:pt x="35080" y="12215"/>
                                </a:lnTo>
                                <a:cubicBezTo>
                                  <a:pt x="37571" y="11695"/>
                                  <a:pt x="39187" y="11254"/>
                                  <a:pt x="39911" y="10887"/>
                                </a:cubicBezTo>
                                <a:cubicBezTo>
                                  <a:pt x="40951" y="10314"/>
                                  <a:pt x="41773" y="9457"/>
                                  <a:pt x="42356" y="8337"/>
                                </a:cubicBezTo>
                                <a:lnTo>
                                  <a:pt x="43529" y="8866"/>
                                </a:lnTo>
                                <a:lnTo>
                                  <a:pt x="37387" y="22446"/>
                                </a:lnTo>
                                <a:lnTo>
                                  <a:pt x="11446" y="27475"/>
                                </a:lnTo>
                                <a:lnTo>
                                  <a:pt x="10164" y="30305"/>
                                </a:lnTo>
                                <a:lnTo>
                                  <a:pt x="22333" y="35809"/>
                                </a:lnTo>
                                <a:cubicBezTo>
                                  <a:pt x="24658" y="36861"/>
                                  <a:pt x="26195" y="37382"/>
                                  <a:pt x="26922" y="37361"/>
                                </a:cubicBezTo>
                                <a:cubicBezTo>
                                  <a:pt x="27657" y="37354"/>
                                  <a:pt x="28365" y="37059"/>
                                  <a:pt x="29050" y="36504"/>
                                </a:cubicBezTo>
                                <a:cubicBezTo>
                                  <a:pt x="29737" y="35943"/>
                                  <a:pt x="30526" y="34679"/>
                                  <a:pt x="31418" y="32705"/>
                                </a:cubicBezTo>
                                <a:lnTo>
                                  <a:pt x="32527" y="33206"/>
                                </a:lnTo>
                                <a:lnTo>
                                  <a:pt x="22555" y="55266"/>
                                </a:lnTo>
                                <a:lnTo>
                                  <a:pt x="21446" y="54766"/>
                                </a:lnTo>
                                <a:cubicBezTo>
                                  <a:pt x="22347" y="52769"/>
                                  <a:pt x="22779" y="51333"/>
                                  <a:pt x="22728" y="50461"/>
                                </a:cubicBezTo>
                                <a:cubicBezTo>
                                  <a:pt x="22682" y="49578"/>
                                  <a:pt x="22419" y="48856"/>
                                  <a:pt x="21958" y="48309"/>
                                </a:cubicBezTo>
                                <a:cubicBezTo>
                                  <a:pt x="21493" y="47747"/>
                                  <a:pt x="20096" y="46947"/>
                                  <a:pt x="17779" y="45896"/>
                                </a:cubicBezTo>
                                <a:lnTo>
                                  <a:pt x="0" y="37861"/>
                                </a:lnTo>
                                <a:lnTo>
                                  <a:pt x="0" y="25711"/>
                                </a:lnTo>
                                <a:lnTo>
                                  <a:pt x="7889" y="29279"/>
                                </a:lnTo>
                                <a:lnTo>
                                  <a:pt x="8706" y="27464"/>
                                </a:lnTo>
                                <a:cubicBezTo>
                                  <a:pt x="10042" y="24516"/>
                                  <a:pt x="10769" y="22179"/>
                                  <a:pt x="10903" y="20472"/>
                                </a:cubicBezTo>
                                <a:cubicBezTo>
                                  <a:pt x="11021" y="18771"/>
                                  <a:pt x="10564" y="17176"/>
                                  <a:pt x="9541" y="15706"/>
                                </a:cubicBezTo>
                                <a:cubicBezTo>
                                  <a:pt x="8523" y="14238"/>
                                  <a:pt x="6877" y="12988"/>
                                  <a:pt x="4624" y="11970"/>
                                </a:cubicBezTo>
                                <a:lnTo>
                                  <a:pt x="0" y="11429"/>
                                </a:lnTo>
                                <a:lnTo>
                                  <a:pt x="0" y="1516"/>
                                </a:lnTo>
                                <a:lnTo>
                                  <a:pt x="1402" y="6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4" name="Shape 23"/>
                        <wps:cNvSpPr/>
                        <wps:spPr>
                          <a:xfrm>
                            <a:off x="53791" y="356663"/>
                            <a:ext cx="53165" cy="462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65" h="46296">
                                <a:moveTo>
                                  <a:pt x="13302" y="0"/>
                                </a:moveTo>
                                <a:lnTo>
                                  <a:pt x="14324" y="648"/>
                                </a:lnTo>
                                <a:lnTo>
                                  <a:pt x="13482" y="1965"/>
                                </a:lnTo>
                                <a:cubicBezTo>
                                  <a:pt x="12752" y="3107"/>
                                  <a:pt x="12370" y="4164"/>
                                  <a:pt x="12327" y="5130"/>
                                </a:cubicBezTo>
                                <a:cubicBezTo>
                                  <a:pt x="12287" y="5810"/>
                                  <a:pt x="12503" y="6513"/>
                                  <a:pt x="12986" y="7235"/>
                                </a:cubicBezTo>
                                <a:cubicBezTo>
                                  <a:pt x="13324" y="7747"/>
                                  <a:pt x="14497" y="8650"/>
                                  <a:pt x="16510" y="9947"/>
                                </a:cubicBezTo>
                                <a:lnTo>
                                  <a:pt x="42783" y="26787"/>
                                </a:lnTo>
                                <a:cubicBezTo>
                                  <a:pt x="44839" y="28105"/>
                                  <a:pt x="46192" y="28818"/>
                                  <a:pt x="46848" y="28925"/>
                                </a:cubicBezTo>
                                <a:cubicBezTo>
                                  <a:pt x="47506" y="29019"/>
                                  <a:pt x="48230" y="28879"/>
                                  <a:pt x="49028" y="28472"/>
                                </a:cubicBezTo>
                                <a:cubicBezTo>
                                  <a:pt x="49839" y="28072"/>
                                  <a:pt x="50592" y="27312"/>
                                  <a:pt x="51300" y="26212"/>
                                </a:cubicBezTo>
                                <a:lnTo>
                                  <a:pt x="52142" y="24897"/>
                                </a:lnTo>
                                <a:lnTo>
                                  <a:pt x="53165" y="25553"/>
                                </a:lnTo>
                                <a:lnTo>
                                  <a:pt x="39863" y="46296"/>
                                </a:lnTo>
                                <a:lnTo>
                                  <a:pt x="38844" y="45638"/>
                                </a:lnTo>
                                <a:lnTo>
                                  <a:pt x="39684" y="44331"/>
                                </a:lnTo>
                                <a:cubicBezTo>
                                  <a:pt x="40425" y="43175"/>
                                  <a:pt x="40814" y="42109"/>
                                  <a:pt x="40850" y="41144"/>
                                </a:cubicBezTo>
                                <a:cubicBezTo>
                                  <a:pt x="40897" y="40453"/>
                                  <a:pt x="40677" y="39761"/>
                                  <a:pt x="40176" y="39060"/>
                                </a:cubicBezTo>
                                <a:cubicBezTo>
                                  <a:pt x="39841" y="38548"/>
                                  <a:pt x="38672" y="37642"/>
                                  <a:pt x="36660" y="36349"/>
                                </a:cubicBezTo>
                                <a:lnTo>
                                  <a:pt x="10380" y="19505"/>
                                </a:lnTo>
                                <a:cubicBezTo>
                                  <a:pt x="8327" y="18186"/>
                                  <a:pt x="6974" y="17474"/>
                                  <a:pt x="6326" y="17356"/>
                                </a:cubicBezTo>
                                <a:cubicBezTo>
                                  <a:pt x="5678" y="17248"/>
                                  <a:pt x="4947" y="17391"/>
                                  <a:pt x="4152" y="17801"/>
                                </a:cubicBezTo>
                                <a:cubicBezTo>
                                  <a:pt x="3341" y="18202"/>
                                  <a:pt x="2586" y="18957"/>
                                  <a:pt x="1866" y="20080"/>
                                </a:cubicBezTo>
                                <a:lnTo>
                                  <a:pt x="1026" y="21398"/>
                                </a:lnTo>
                                <a:lnTo>
                                  <a:pt x="0" y="20739"/>
                                </a:lnTo>
                                <a:lnTo>
                                  <a:pt x="133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5" name="Shape 24"/>
                        <wps:cNvSpPr/>
                        <wps:spPr>
                          <a:xfrm>
                            <a:off x="70509" y="311749"/>
                            <a:ext cx="64437" cy="67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437" h="67727">
                                <a:moveTo>
                                  <a:pt x="30204" y="0"/>
                                </a:moveTo>
                                <a:lnTo>
                                  <a:pt x="31154" y="752"/>
                                </a:lnTo>
                                <a:cubicBezTo>
                                  <a:pt x="30126" y="2487"/>
                                  <a:pt x="29557" y="3750"/>
                                  <a:pt x="29449" y="4543"/>
                                </a:cubicBezTo>
                                <a:cubicBezTo>
                                  <a:pt x="29359" y="5331"/>
                                  <a:pt x="29549" y="6166"/>
                                  <a:pt x="30039" y="7048"/>
                                </a:cubicBezTo>
                                <a:cubicBezTo>
                                  <a:pt x="30532" y="7927"/>
                                  <a:pt x="31670" y="9058"/>
                                  <a:pt x="33438" y="10447"/>
                                </a:cubicBezTo>
                                <a:lnTo>
                                  <a:pt x="64437" y="34808"/>
                                </a:lnTo>
                                <a:lnTo>
                                  <a:pt x="63706" y="35733"/>
                                </a:lnTo>
                                <a:lnTo>
                                  <a:pt x="12925" y="36472"/>
                                </a:lnTo>
                                <a:lnTo>
                                  <a:pt x="36660" y="55127"/>
                                </a:lnTo>
                                <a:cubicBezTo>
                                  <a:pt x="38812" y="56818"/>
                                  <a:pt x="40655" y="57478"/>
                                  <a:pt x="42186" y="57092"/>
                                </a:cubicBezTo>
                                <a:cubicBezTo>
                                  <a:pt x="43712" y="56707"/>
                                  <a:pt x="44980" y="55869"/>
                                  <a:pt x="45973" y="54605"/>
                                </a:cubicBezTo>
                                <a:lnTo>
                                  <a:pt x="46664" y="53722"/>
                                </a:lnTo>
                                <a:lnTo>
                                  <a:pt x="47617" y="54476"/>
                                </a:lnTo>
                                <a:lnTo>
                                  <a:pt x="37203" y="67727"/>
                                </a:lnTo>
                                <a:lnTo>
                                  <a:pt x="36248" y="66977"/>
                                </a:lnTo>
                                <a:cubicBezTo>
                                  <a:pt x="37847" y="64901"/>
                                  <a:pt x="38546" y="63150"/>
                                  <a:pt x="38351" y="61682"/>
                                </a:cubicBezTo>
                                <a:cubicBezTo>
                                  <a:pt x="38153" y="60221"/>
                                  <a:pt x="37066" y="58712"/>
                                  <a:pt x="35069" y="57150"/>
                                </a:cubicBezTo>
                                <a:lnTo>
                                  <a:pt x="8741" y="36457"/>
                                </a:lnTo>
                                <a:lnTo>
                                  <a:pt x="7168" y="36475"/>
                                </a:lnTo>
                                <a:cubicBezTo>
                                  <a:pt x="5537" y="36468"/>
                                  <a:pt x="4328" y="36640"/>
                                  <a:pt x="3536" y="36996"/>
                                </a:cubicBezTo>
                                <a:cubicBezTo>
                                  <a:pt x="2743" y="37346"/>
                                  <a:pt x="1883" y="38081"/>
                                  <a:pt x="958" y="39182"/>
                                </a:cubicBezTo>
                                <a:lnTo>
                                  <a:pt x="0" y="38433"/>
                                </a:lnTo>
                                <a:lnTo>
                                  <a:pt x="10364" y="25247"/>
                                </a:lnTo>
                                <a:lnTo>
                                  <a:pt x="47837" y="25034"/>
                                </a:lnTo>
                                <a:lnTo>
                                  <a:pt x="31847" y="12467"/>
                                </a:lnTo>
                                <a:cubicBezTo>
                                  <a:pt x="29592" y="10699"/>
                                  <a:pt x="27828" y="9823"/>
                                  <a:pt x="26521" y="9845"/>
                                </a:cubicBezTo>
                                <a:cubicBezTo>
                                  <a:pt x="24754" y="9878"/>
                                  <a:pt x="23080" y="10951"/>
                                  <a:pt x="21492" y="13053"/>
                                </a:cubicBezTo>
                                <a:lnTo>
                                  <a:pt x="20535" y="12298"/>
                                </a:lnTo>
                                <a:lnTo>
                                  <a:pt x="302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6" name="Shape 25"/>
                        <wps:cNvSpPr/>
                        <wps:spPr>
                          <a:xfrm>
                            <a:off x="108154" y="274143"/>
                            <a:ext cx="56920" cy="57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920" h="57482">
                                <a:moveTo>
                                  <a:pt x="30759" y="0"/>
                                </a:moveTo>
                                <a:lnTo>
                                  <a:pt x="39578" y="9256"/>
                                </a:lnTo>
                                <a:lnTo>
                                  <a:pt x="38701" y="10094"/>
                                </a:lnTo>
                                <a:cubicBezTo>
                                  <a:pt x="36119" y="8471"/>
                                  <a:pt x="34064" y="7502"/>
                                  <a:pt x="32523" y="7200"/>
                                </a:cubicBezTo>
                                <a:cubicBezTo>
                                  <a:pt x="30971" y="6883"/>
                                  <a:pt x="29362" y="7006"/>
                                  <a:pt x="27691" y="7549"/>
                                </a:cubicBezTo>
                                <a:cubicBezTo>
                                  <a:pt x="26763" y="7851"/>
                                  <a:pt x="25495" y="8766"/>
                                  <a:pt x="23898" y="10296"/>
                                </a:cubicBezTo>
                                <a:lnTo>
                                  <a:pt x="21312" y="12755"/>
                                </a:lnTo>
                                <a:lnTo>
                                  <a:pt x="46542" y="39226"/>
                                </a:lnTo>
                                <a:cubicBezTo>
                                  <a:pt x="48226" y="40990"/>
                                  <a:pt x="49371" y="42001"/>
                                  <a:pt x="49980" y="42261"/>
                                </a:cubicBezTo>
                                <a:cubicBezTo>
                                  <a:pt x="50592" y="42520"/>
                                  <a:pt x="51336" y="42545"/>
                                  <a:pt x="52201" y="42351"/>
                                </a:cubicBezTo>
                                <a:cubicBezTo>
                                  <a:pt x="53082" y="42149"/>
                                  <a:pt x="53997" y="41595"/>
                                  <a:pt x="54962" y="40670"/>
                                </a:cubicBezTo>
                                <a:lnTo>
                                  <a:pt x="56084" y="39604"/>
                                </a:lnTo>
                                <a:lnTo>
                                  <a:pt x="56920" y="40483"/>
                                </a:lnTo>
                                <a:lnTo>
                                  <a:pt x="39086" y="57482"/>
                                </a:lnTo>
                                <a:lnTo>
                                  <a:pt x="38247" y="56607"/>
                                </a:lnTo>
                                <a:lnTo>
                                  <a:pt x="39378" y="55530"/>
                                </a:lnTo>
                                <a:cubicBezTo>
                                  <a:pt x="40357" y="54597"/>
                                  <a:pt x="40975" y="53658"/>
                                  <a:pt x="41246" y="52729"/>
                                </a:cubicBezTo>
                                <a:cubicBezTo>
                                  <a:pt x="41444" y="52078"/>
                                  <a:pt x="41405" y="51344"/>
                                  <a:pt x="41101" y="50529"/>
                                </a:cubicBezTo>
                                <a:cubicBezTo>
                                  <a:pt x="40900" y="49950"/>
                                  <a:pt x="39974" y="48795"/>
                                  <a:pt x="38322" y="47059"/>
                                </a:cubicBezTo>
                                <a:lnTo>
                                  <a:pt x="13090" y="20596"/>
                                </a:lnTo>
                                <a:lnTo>
                                  <a:pt x="10610" y="22961"/>
                                </a:lnTo>
                                <a:cubicBezTo>
                                  <a:pt x="8316" y="25143"/>
                                  <a:pt x="7125" y="27224"/>
                                  <a:pt x="7009" y="29185"/>
                                </a:cubicBezTo>
                                <a:cubicBezTo>
                                  <a:pt x="6852" y="31936"/>
                                  <a:pt x="7784" y="34747"/>
                                  <a:pt x="9807" y="37638"/>
                                </a:cubicBezTo>
                                <a:lnTo>
                                  <a:pt x="8824" y="38577"/>
                                </a:lnTo>
                                <a:lnTo>
                                  <a:pt x="0" y="29326"/>
                                </a:lnTo>
                                <a:lnTo>
                                  <a:pt x="307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7" name="Shape 26"/>
                        <wps:cNvSpPr/>
                        <wps:spPr>
                          <a:xfrm>
                            <a:off x="146826" y="243752"/>
                            <a:ext cx="60743" cy="61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743" h="61520">
                                <a:moveTo>
                                  <a:pt x="32245" y="0"/>
                                </a:moveTo>
                                <a:lnTo>
                                  <a:pt x="40356" y="11409"/>
                                </a:lnTo>
                                <a:lnTo>
                                  <a:pt x="39251" y="12194"/>
                                </a:lnTo>
                                <a:cubicBezTo>
                                  <a:pt x="36720" y="9789"/>
                                  <a:pt x="34524" y="8341"/>
                                  <a:pt x="32671" y="7834"/>
                                </a:cubicBezTo>
                                <a:cubicBezTo>
                                  <a:pt x="30820" y="7323"/>
                                  <a:pt x="28786" y="7424"/>
                                  <a:pt x="26568" y="8144"/>
                                </a:cubicBezTo>
                                <a:cubicBezTo>
                                  <a:pt x="25268" y="8554"/>
                                  <a:pt x="23166" y="9789"/>
                                  <a:pt x="20254" y="11854"/>
                                </a:cubicBezTo>
                                <a:lnTo>
                                  <a:pt x="16240" y="14713"/>
                                </a:lnTo>
                                <a:lnTo>
                                  <a:pt x="27414" y="30427"/>
                                </a:lnTo>
                                <a:lnTo>
                                  <a:pt x="28181" y="29883"/>
                                </a:lnTo>
                                <a:cubicBezTo>
                                  <a:pt x="30636" y="28135"/>
                                  <a:pt x="31864" y="26112"/>
                                  <a:pt x="31882" y="23792"/>
                                </a:cubicBezTo>
                                <a:cubicBezTo>
                                  <a:pt x="31886" y="21475"/>
                                  <a:pt x="30989" y="18713"/>
                                  <a:pt x="29164" y="15516"/>
                                </a:cubicBezTo>
                                <a:lnTo>
                                  <a:pt x="30273" y="14727"/>
                                </a:lnTo>
                                <a:lnTo>
                                  <a:pt x="44633" y="34924"/>
                                </a:lnTo>
                                <a:lnTo>
                                  <a:pt x="43524" y="35713"/>
                                </a:lnTo>
                                <a:cubicBezTo>
                                  <a:pt x="41739" y="33668"/>
                                  <a:pt x="39967" y="32207"/>
                                  <a:pt x="38246" y="31328"/>
                                </a:cubicBezTo>
                                <a:cubicBezTo>
                                  <a:pt x="36511" y="30442"/>
                                  <a:pt x="34996" y="30103"/>
                                  <a:pt x="33682" y="30309"/>
                                </a:cubicBezTo>
                                <a:cubicBezTo>
                                  <a:pt x="32367" y="30514"/>
                                  <a:pt x="30787" y="31273"/>
                                  <a:pt x="28947" y="32579"/>
                                </a:cubicBezTo>
                                <a:lnTo>
                                  <a:pt x="36659" y="43427"/>
                                </a:lnTo>
                                <a:cubicBezTo>
                                  <a:pt x="38171" y="45551"/>
                                  <a:pt x="39172" y="46779"/>
                                  <a:pt x="39694" y="47123"/>
                                </a:cubicBezTo>
                                <a:cubicBezTo>
                                  <a:pt x="40208" y="47473"/>
                                  <a:pt x="40820" y="47622"/>
                                  <a:pt x="41537" y="47571"/>
                                </a:cubicBezTo>
                                <a:cubicBezTo>
                                  <a:pt x="42243" y="47520"/>
                                  <a:pt x="43146" y="47106"/>
                                  <a:pt x="44240" y="46333"/>
                                </a:cubicBezTo>
                                <a:lnTo>
                                  <a:pt x="46552" y="44686"/>
                                </a:lnTo>
                                <a:cubicBezTo>
                                  <a:pt x="50152" y="42128"/>
                                  <a:pt x="52448" y="39237"/>
                                  <a:pt x="53442" y="36037"/>
                                </a:cubicBezTo>
                                <a:cubicBezTo>
                                  <a:pt x="54436" y="32832"/>
                                  <a:pt x="54199" y="29189"/>
                                  <a:pt x="52708" y="25103"/>
                                </a:cubicBezTo>
                                <a:lnTo>
                                  <a:pt x="53767" y="24350"/>
                                </a:lnTo>
                                <a:lnTo>
                                  <a:pt x="60743" y="37836"/>
                                </a:lnTo>
                                <a:lnTo>
                                  <a:pt x="27440" y="61520"/>
                                </a:lnTo>
                                <a:lnTo>
                                  <a:pt x="26737" y="60534"/>
                                </a:lnTo>
                                <a:lnTo>
                                  <a:pt x="28011" y="59627"/>
                                </a:lnTo>
                                <a:cubicBezTo>
                                  <a:pt x="29124" y="58836"/>
                                  <a:pt x="29883" y="57989"/>
                                  <a:pt x="30276" y="57111"/>
                                </a:cubicBezTo>
                                <a:cubicBezTo>
                                  <a:pt x="30579" y="56485"/>
                                  <a:pt x="30632" y="55761"/>
                                  <a:pt x="30434" y="54925"/>
                                </a:cubicBezTo>
                                <a:cubicBezTo>
                                  <a:pt x="30312" y="54321"/>
                                  <a:pt x="29563" y="53043"/>
                                  <a:pt x="28177" y="51098"/>
                                </a:cubicBezTo>
                                <a:lnTo>
                                  <a:pt x="10091" y="25660"/>
                                </a:lnTo>
                                <a:cubicBezTo>
                                  <a:pt x="8842" y="23904"/>
                                  <a:pt x="8028" y="22864"/>
                                  <a:pt x="7643" y="22525"/>
                                </a:cubicBezTo>
                                <a:cubicBezTo>
                                  <a:pt x="6980" y="21982"/>
                                  <a:pt x="6264" y="21719"/>
                                  <a:pt x="5494" y="21727"/>
                                </a:cubicBezTo>
                                <a:cubicBezTo>
                                  <a:pt x="4399" y="21705"/>
                                  <a:pt x="3226" y="22127"/>
                                  <a:pt x="1970" y="23016"/>
                                </a:cubicBezTo>
                                <a:lnTo>
                                  <a:pt x="702" y="23922"/>
                                </a:lnTo>
                                <a:lnTo>
                                  <a:pt x="0" y="22933"/>
                                </a:lnTo>
                                <a:lnTo>
                                  <a:pt x="322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8" name="Shape 27"/>
                        <wps:cNvSpPr/>
                        <wps:spPr>
                          <a:xfrm>
                            <a:off x="190664" y="212572"/>
                            <a:ext cx="60044" cy="64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4" h="64443">
                                <a:moveTo>
                                  <a:pt x="43499" y="0"/>
                                </a:moveTo>
                                <a:lnTo>
                                  <a:pt x="44052" y="1080"/>
                                </a:lnTo>
                                <a:cubicBezTo>
                                  <a:pt x="42393" y="2225"/>
                                  <a:pt x="41349" y="3132"/>
                                  <a:pt x="40917" y="3809"/>
                                </a:cubicBezTo>
                                <a:cubicBezTo>
                                  <a:pt x="40507" y="4490"/>
                                  <a:pt x="40334" y="5328"/>
                                  <a:pt x="40406" y="6332"/>
                                </a:cubicBezTo>
                                <a:cubicBezTo>
                                  <a:pt x="40489" y="7333"/>
                                  <a:pt x="41046" y="8838"/>
                                  <a:pt x="42073" y="10840"/>
                                </a:cubicBezTo>
                                <a:lnTo>
                                  <a:pt x="60044" y="45928"/>
                                </a:lnTo>
                                <a:lnTo>
                                  <a:pt x="58997" y="46469"/>
                                </a:lnTo>
                                <a:lnTo>
                                  <a:pt x="12553" y="25905"/>
                                </a:lnTo>
                                <a:lnTo>
                                  <a:pt x="26316" y="52772"/>
                                </a:lnTo>
                                <a:cubicBezTo>
                                  <a:pt x="27564" y="55210"/>
                                  <a:pt x="28957" y="56577"/>
                                  <a:pt x="30513" y="56869"/>
                                </a:cubicBezTo>
                                <a:cubicBezTo>
                                  <a:pt x="32065" y="57158"/>
                                  <a:pt x="33566" y="56923"/>
                                  <a:pt x="34991" y="56193"/>
                                </a:cubicBezTo>
                                <a:lnTo>
                                  <a:pt x="35989" y="55682"/>
                                </a:lnTo>
                                <a:lnTo>
                                  <a:pt x="36547" y="56762"/>
                                </a:lnTo>
                                <a:lnTo>
                                  <a:pt x="21542" y="64443"/>
                                </a:lnTo>
                                <a:lnTo>
                                  <a:pt x="20991" y="63367"/>
                                </a:lnTo>
                                <a:cubicBezTo>
                                  <a:pt x="23310" y="62150"/>
                                  <a:pt x="24674" y="60847"/>
                                  <a:pt x="25113" y="59432"/>
                                </a:cubicBezTo>
                                <a:cubicBezTo>
                                  <a:pt x="25541" y="58025"/>
                                  <a:pt x="25182" y="56204"/>
                                  <a:pt x="24026" y="53946"/>
                                </a:cubicBezTo>
                                <a:lnTo>
                                  <a:pt x="8762" y="24145"/>
                                </a:lnTo>
                                <a:lnTo>
                                  <a:pt x="7325" y="23502"/>
                                </a:lnTo>
                                <a:cubicBezTo>
                                  <a:pt x="5846" y="22813"/>
                                  <a:pt x="4676" y="22464"/>
                                  <a:pt x="3805" y="22454"/>
                                </a:cubicBezTo>
                                <a:cubicBezTo>
                                  <a:pt x="2940" y="22442"/>
                                  <a:pt x="1857" y="22744"/>
                                  <a:pt x="550" y="23357"/>
                                </a:cubicBezTo>
                                <a:lnTo>
                                  <a:pt x="0" y="22281"/>
                                </a:lnTo>
                                <a:lnTo>
                                  <a:pt x="14925" y="14630"/>
                                </a:lnTo>
                                <a:lnTo>
                                  <a:pt x="49052" y="30111"/>
                                </a:lnTo>
                                <a:lnTo>
                                  <a:pt x="39779" y="12013"/>
                                </a:lnTo>
                                <a:cubicBezTo>
                                  <a:pt x="38476" y="9461"/>
                                  <a:pt x="37238" y="7927"/>
                                  <a:pt x="36046" y="7402"/>
                                </a:cubicBezTo>
                                <a:cubicBezTo>
                                  <a:pt x="34422" y="6696"/>
                                  <a:pt x="32454" y="6970"/>
                                  <a:pt x="30132" y="8212"/>
                                </a:cubicBezTo>
                                <a:lnTo>
                                  <a:pt x="29577" y="7128"/>
                                </a:lnTo>
                                <a:lnTo>
                                  <a:pt x="434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79" name="Shape 28"/>
                        <wps:cNvSpPr/>
                        <wps:spPr>
                          <a:xfrm>
                            <a:off x="242587" y="199165"/>
                            <a:ext cx="30530" cy="533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30" h="53313">
                                <a:moveTo>
                                  <a:pt x="30530" y="0"/>
                                </a:moveTo>
                                <a:lnTo>
                                  <a:pt x="30530" y="5652"/>
                                </a:lnTo>
                                <a:lnTo>
                                  <a:pt x="26151" y="3507"/>
                                </a:lnTo>
                                <a:cubicBezTo>
                                  <a:pt x="24328" y="3356"/>
                                  <a:pt x="21579" y="3921"/>
                                  <a:pt x="17899" y="5195"/>
                                </a:cubicBezTo>
                                <a:lnTo>
                                  <a:pt x="29740" y="40180"/>
                                </a:lnTo>
                                <a:lnTo>
                                  <a:pt x="30530" y="42028"/>
                                </a:lnTo>
                                <a:lnTo>
                                  <a:pt x="30530" y="48118"/>
                                </a:lnTo>
                                <a:lnTo>
                                  <a:pt x="15180" y="53313"/>
                                </a:lnTo>
                                <a:lnTo>
                                  <a:pt x="14792" y="52161"/>
                                </a:lnTo>
                                <a:lnTo>
                                  <a:pt x="16267" y="51660"/>
                                </a:lnTo>
                                <a:cubicBezTo>
                                  <a:pt x="17564" y="51225"/>
                                  <a:pt x="18500" y="50681"/>
                                  <a:pt x="19047" y="50030"/>
                                </a:cubicBezTo>
                                <a:cubicBezTo>
                                  <a:pt x="19597" y="49392"/>
                                  <a:pt x="19925" y="48650"/>
                                  <a:pt x="20011" y="47830"/>
                                </a:cubicBezTo>
                                <a:cubicBezTo>
                                  <a:pt x="20048" y="47305"/>
                                  <a:pt x="19674" y="45875"/>
                                  <a:pt x="18889" y="43539"/>
                                </a:cubicBezTo>
                                <a:lnTo>
                                  <a:pt x="8881" y="13972"/>
                                </a:lnTo>
                                <a:cubicBezTo>
                                  <a:pt x="8100" y="11664"/>
                                  <a:pt x="7488" y="10257"/>
                                  <a:pt x="7056" y="9767"/>
                                </a:cubicBezTo>
                                <a:cubicBezTo>
                                  <a:pt x="6613" y="9278"/>
                                  <a:pt x="5958" y="8933"/>
                                  <a:pt x="5079" y="8752"/>
                                </a:cubicBezTo>
                                <a:cubicBezTo>
                                  <a:pt x="4197" y="8562"/>
                                  <a:pt x="3132" y="8680"/>
                                  <a:pt x="1868" y="9108"/>
                                </a:cubicBezTo>
                                <a:lnTo>
                                  <a:pt x="395" y="9609"/>
                                </a:lnTo>
                                <a:lnTo>
                                  <a:pt x="0" y="8460"/>
                                </a:lnTo>
                                <a:lnTo>
                                  <a:pt x="20052" y="1671"/>
                                </a:lnTo>
                                <a:lnTo>
                                  <a:pt x="305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0" name="Shape 29"/>
                        <wps:cNvSpPr/>
                        <wps:spPr>
                          <a:xfrm>
                            <a:off x="483170" y="207476"/>
                            <a:ext cx="24419" cy="28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19" h="28443">
                                <a:moveTo>
                                  <a:pt x="24419" y="0"/>
                                </a:moveTo>
                                <a:lnTo>
                                  <a:pt x="24419" y="4237"/>
                                </a:lnTo>
                                <a:lnTo>
                                  <a:pt x="17550" y="12429"/>
                                </a:lnTo>
                                <a:lnTo>
                                  <a:pt x="24419" y="14378"/>
                                </a:lnTo>
                                <a:lnTo>
                                  <a:pt x="24419" y="17053"/>
                                </a:lnTo>
                                <a:lnTo>
                                  <a:pt x="15733" y="14585"/>
                                </a:lnTo>
                                <a:lnTo>
                                  <a:pt x="12492" y="18467"/>
                                </a:lnTo>
                                <a:cubicBezTo>
                                  <a:pt x="11441" y="19777"/>
                                  <a:pt x="10779" y="20921"/>
                                  <a:pt x="10502" y="21897"/>
                                </a:cubicBezTo>
                                <a:cubicBezTo>
                                  <a:pt x="10135" y="23193"/>
                                  <a:pt x="10382" y="24289"/>
                                  <a:pt x="11225" y="25195"/>
                                </a:cubicBezTo>
                                <a:cubicBezTo>
                                  <a:pt x="11732" y="25721"/>
                                  <a:pt x="13141" y="26420"/>
                                  <a:pt x="15455" y="27275"/>
                                </a:cubicBezTo>
                                <a:lnTo>
                                  <a:pt x="15124" y="28443"/>
                                </a:lnTo>
                                <a:lnTo>
                                  <a:pt x="0" y="24152"/>
                                </a:lnTo>
                                <a:lnTo>
                                  <a:pt x="335" y="22982"/>
                                </a:lnTo>
                                <a:cubicBezTo>
                                  <a:pt x="2031" y="23193"/>
                                  <a:pt x="3575" y="22891"/>
                                  <a:pt x="4933" y="22073"/>
                                </a:cubicBezTo>
                                <a:cubicBezTo>
                                  <a:pt x="6308" y="21249"/>
                                  <a:pt x="8266" y="19308"/>
                                  <a:pt x="10796" y="16238"/>
                                </a:cubicBezTo>
                                <a:lnTo>
                                  <a:pt x="24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1" name="Shape 30"/>
                        <wps:cNvSpPr/>
                        <wps:spPr>
                          <a:xfrm>
                            <a:off x="273117" y="198658"/>
                            <a:ext cx="23771" cy="48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71" h="48625">
                                <a:moveTo>
                                  <a:pt x="3179" y="0"/>
                                </a:moveTo>
                                <a:cubicBezTo>
                                  <a:pt x="7767" y="432"/>
                                  <a:pt x="11701" y="2113"/>
                                  <a:pt x="14988" y="5025"/>
                                </a:cubicBezTo>
                                <a:cubicBezTo>
                                  <a:pt x="18278" y="7945"/>
                                  <a:pt x="20686" y="11693"/>
                                  <a:pt x="22231" y="16257"/>
                                </a:cubicBezTo>
                                <a:cubicBezTo>
                                  <a:pt x="23296" y="19404"/>
                                  <a:pt x="23771" y="22485"/>
                                  <a:pt x="23661" y="25488"/>
                                </a:cubicBezTo>
                                <a:cubicBezTo>
                                  <a:pt x="23537" y="28484"/>
                                  <a:pt x="22976" y="31122"/>
                                  <a:pt x="21961" y="33401"/>
                                </a:cubicBezTo>
                                <a:cubicBezTo>
                                  <a:pt x="20935" y="35673"/>
                                  <a:pt x="19546" y="37688"/>
                                  <a:pt x="17803" y="39445"/>
                                </a:cubicBezTo>
                                <a:cubicBezTo>
                                  <a:pt x="16046" y="41209"/>
                                  <a:pt x="13750" y="42890"/>
                                  <a:pt x="10916" y="44490"/>
                                </a:cubicBezTo>
                                <a:cubicBezTo>
                                  <a:pt x="9660" y="45206"/>
                                  <a:pt x="7586" y="46059"/>
                                  <a:pt x="4700" y="47034"/>
                                </a:cubicBezTo>
                                <a:lnTo>
                                  <a:pt x="0" y="48625"/>
                                </a:lnTo>
                                <a:lnTo>
                                  <a:pt x="0" y="42535"/>
                                </a:lnTo>
                                <a:lnTo>
                                  <a:pt x="628" y="44003"/>
                                </a:lnTo>
                                <a:cubicBezTo>
                                  <a:pt x="940" y="44359"/>
                                  <a:pt x="1350" y="44572"/>
                                  <a:pt x="1847" y="44655"/>
                                </a:cubicBezTo>
                                <a:cubicBezTo>
                                  <a:pt x="2553" y="44784"/>
                                  <a:pt x="3468" y="44658"/>
                                  <a:pt x="4598" y="44279"/>
                                </a:cubicBezTo>
                                <a:cubicBezTo>
                                  <a:pt x="8281" y="43031"/>
                                  <a:pt x="10679" y="40824"/>
                                  <a:pt x="11770" y="37657"/>
                                </a:cubicBezTo>
                                <a:cubicBezTo>
                                  <a:pt x="13267" y="33365"/>
                                  <a:pt x="12814" y="27642"/>
                                  <a:pt x="10398" y="20501"/>
                                </a:cubicBezTo>
                                <a:cubicBezTo>
                                  <a:pt x="8446" y="14742"/>
                                  <a:pt x="5991" y="10458"/>
                                  <a:pt x="3010" y="7633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507"/>
                                </a:lnTo>
                                <a:lnTo>
                                  <a:pt x="31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2" name="Shape 31"/>
                        <wps:cNvSpPr/>
                        <wps:spPr>
                          <a:xfrm>
                            <a:off x="296499" y="180856"/>
                            <a:ext cx="50465" cy="55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65" h="55037">
                                <a:moveTo>
                                  <a:pt x="38556" y="0"/>
                                </a:moveTo>
                                <a:lnTo>
                                  <a:pt x="41703" y="13636"/>
                                </a:lnTo>
                                <a:lnTo>
                                  <a:pt x="40378" y="13946"/>
                                </a:lnTo>
                                <a:cubicBezTo>
                                  <a:pt x="38960" y="10754"/>
                                  <a:pt x="37480" y="8583"/>
                                  <a:pt x="35961" y="7406"/>
                                </a:cubicBezTo>
                                <a:cubicBezTo>
                                  <a:pt x="34449" y="6228"/>
                                  <a:pt x="32530" y="5544"/>
                                  <a:pt x="30204" y="5361"/>
                                </a:cubicBezTo>
                                <a:cubicBezTo>
                                  <a:pt x="28844" y="5245"/>
                                  <a:pt x="26431" y="5583"/>
                                  <a:pt x="22950" y="6390"/>
                                </a:cubicBezTo>
                                <a:lnTo>
                                  <a:pt x="18148" y="7496"/>
                                </a:lnTo>
                                <a:lnTo>
                                  <a:pt x="22487" y="26284"/>
                                </a:lnTo>
                                <a:lnTo>
                                  <a:pt x="23404" y="26074"/>
                                </a:lnTo>
                                <a:cubicBezTo>
                                  <a:pt x="26335" y="25398"/>
                                  <a:pt x="28246" y="23995"/>
                                  <a:pt x="29149" y="21852"/>
                                </a:cubicBezTo>
                                <a:cubicBezTo>
                                  <a:pt x="30032" y="19717"/>
                                  <a:pt x="30255" y="16819"/>
                                  <a:pt x="29790" y="13161"/>
                                </a:cubicBezTo>
                                <a:lnTo>
                                  <a:pt x="31115" y="12863"/>
                                </a:lnTo>
                                <a:lnTo>
                                  <a:pt x="36688" y="37008"/>
                                </a:lnTo>
                                <a:lnTo>
                                  <a:pt x="35363" y="37314"/>
                                </a:lnTo>
                                <a:cubicBezTo>
                                  <a:pt x="34492" y="34736"/>
                                  <a:pt x="33416" y="32717"/>
                                  <a:pt x="32159" y="31248"/>
                                </a:cubicBezTo>
                                <a:cubicBezTo>
                                  <a:pt x="30889" y="29769"/>
                                  <a:pt x="29618" y="28877"/>
                                  <a:pt x="28325" y="28566"/>
                                </a:cubicBezTo>
                                <a:cubicBezTo>
                                  <a:pt x="27029" y="28253"/>
                                  <a:pt x="25283" y="28350"/>
                                  <a:pt x="23080" y="28861"/>
                                </a:cubicBezTo>
                                <a:lnTo>
                                  <a:pt x="26076" y="41825"/>
                                </a:lnTo>
                                <a:cubicBezTo>
                                  <a:pt x="26659" y="44370"/>
                                  <a:pt x="27120" y="45886"/>
                                  <a:pt x="27473" y="46403"/>
                                </a:cubicBezTo>
                                <a:cubicBezTo>
                                  <a:pt x="27810" y="46923"/>
                                  <a:pt x="28325" y="47296"/>
                                  <a:pt x="28998" y="47516"/>
                                </a:cubicBezTo>
                                <a:cubicBezTo>
                                  <a:pt x="29671" y="47740"/>
                                  <a:pt x="30669" y="47704"/>
                                  <a:pt x="31979" y="47402"/>
                                </a:cubicBezTo>
                                <a:lnTo>
                                  <a:pt x="34737" y="46768"/>
                                </a:lnTo>
                                <a:cubicBezTo>
                                  <a:pt x="39039" y="45774"/>
                                  <a:pt x="42268" y="43974"/>
                                  <a:pt x="44411" y="41394"/>
                                </a:cubicBezTo>
                                <a:cubicBezTo>
                                  <a:pt x="46544" y="38812"/>
                                  <a:pt x="47719" y="35356"/>
                                  <a:pt x="47898" y="31014"/>
                                </a:cubicBezTo>
                                <a:lnTo>
                                  <a:pt x="49166" y="30719"/>
                                </a:lnTo>
                                <a:lnTo>
                                  <a:pt x="50465" y="45846"/>
                                </a:lnTo>
                                <a:lnTo>
                                  <a:pt x="10653" y="55037"/>
                                </a:lnTo>
                                <a:lnTo>
                                  <a:pt x="10380" y="53852"/>
                                </a:lnTo>
                                <a:lnTo>
                                  <a:pt x="11899" y="53503"/>
                                </a:lnTo>
                                <a:cubicBezTo>
                                  <a:pt x="13231" y="53194"/>
                                  <a:pt x="14253" y="52700"/>
                                  <a:pt x="14954" y="52041"/>
                                </a:cubicBezTo>
                                <a:cubicBezTo>
                                  <a:pt x="15474" y="51581"/>
                                  <a:pt x="15797" y="50929"/>
                                  <a:pt x="15931" y="50080"/>
                                </a:cubicBezTo>
                                <a:cubicBezTo>
                                  <a:pt x="16049" y="49478"/>
                                  <a:pt x="15847" y="48010"/>
                                  <a:pt x="15307" y="45677"/>
                                </a:cubicBezTo>
                                <a:lnTo>
                                  <a:pt x="8292" y="15268"/>
                                </a:lnTo>
                                <a:cubicBezTo>
                                  <a:pt x="7805" y="13169"/>
                                  <a:pt x="7449" y="11895"/>
                                  <a:pt x="7223" y="11434"/>
                                </a:cubicBezTo>
                                <a:cubicBezTo>
                                  <a:pt x="6815" y="10685"/>
                                  <a:pt x="6257" y="10171"/>
                                  <a:pt x="5545" y="9882"/>
                                </a:cubicBezTo>
                                <a:cubicBezTo>
                                  <a:pt x="4536" y="9443"/>
                                  <a:pt x="3294" y="9385"/>
                                  <a:pt x="1793" y="9731"/>
                                </a:cubicBezTo>
                                <a:lnTo>
                                  <a:pt x="274" y="10080"/>
                                </a:lnTo>
                                <a:lnTo>
                                  <a:pt x="0" y="8899"/>
                                </a:lnTo>
                                <a:lnTo>
                                  <a:pt x="385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3" name="Shape 32"/>
                        <wps:cNvSpPr/>
                        <wps:spPr>
                          <a:xfrm>
                            <a:off x="456631" y="180327"/>
                            <a:ext cx="32577" cy="509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577" h="50947">
                                <a:moveTo>
                                  <a:pt x="8327" y="0"/>
                                </a:moveTo>
                                <a:lnTo>
                                  <a:pt x="32577" y="4335"/>
                                </a:lnTo>
                                <a:lnTo>
                                  <a:pt x="32365" y="5530"/>
                                </a:lnTo>
                                <a:lnTo>
                                  <a:pt x="30830" y="5253"/>
                                </a:lnTo>
                                <a:cubicBezTo>
                                  <a:pt x="29494" y="5019"/>
                                  <a:pt x="28376" y="5069"/>
                                  <a:pt x="27469" y="5404"/>
                                </a:cubicBezTo>
                                <a:cubicBezTo>
                                  <a:pt x="26824" y="5624"/>
                                  <a:pt x="26255" y="6091"/>
                                  <a:pt x="25780" y="6815"/>
                                </a:cubicBezTo>
                                <a:cubicBezTo>
                                  <a:pt x="25434" y="7327"/>
                                  <a:pt x="25046" y="8755"/>
                                  <a:pt x="24624" y="11110"/>
                                </a:cubicBezTo>
                                <a:lnTo>
                                  <a:pt x="19138" y="41836"/>
                                </a:lnTo>
                                <a:cubicBezTo>
                                  <a:pt x="18706" y="44237"/>
                                  <a:pt x="18565" y="45759"/>
                                  <a:pt x="18717" y="46405"/>
                                </a:cubicBezTo>
                                <a:cubicBezTo>
                                  <a:pt x="18882" y="47044"/>
                                  <a:pt x="19293" y="47665"/>
                                  <a:pt x="19977" y="48247"/>
                                </a:cubicBezTo>
                                <a:cubicBezTo>
                                  <a:pt x="20654" y="48842"/>
                                  <a:pt x="21643" y="49248"/>
                                  <a:pt x="22936" y="49479"/>
                                </a:cubicBezTo>
                                <a:lnTo>
                                  <a:pt x="24469" y="49748"/>
                                </a:lnTo>
                                <a:lnTo>
                                  <a:pt x="24257" y="50947"/>
                                </a:lnTo>
                                <a:lnTo>
                                  <a:pt x="0" y="46617"/>
                                </a:lnTo>
                                <a:lnTo>
                                  <a:pt x="212" y="45421"/>
                                </a:lnTo>
                                <a:lnTo>
                                  <a:pt x="1750" y="45695"/>
                                </a:lnTo>
                                <a:cubicBezTo>
                                  <a:pt x="3096" y="45936"/>
                                  <a:pt x="4234" y="45886"/>
                                  <a:pt x="5137" y="45551"/>
                                </a:cubicBezTo>
                                <a:cubicBezTo>
                                  <a:pt x="5792" y="45327"/>
                                  <a:pt x="6347" y="44860"/>
                                  <a:pt x="6805" y="44129"/>
                                </a:cubicBezTo>
                                <a:cubicBezTo>
                                  <a:pt x="7146" y="43622"/>
                                  <a:pt x="7539" y="42196"/>
                                  <a:pt x="7953" y="39837"/>
                                </a:cubicBezTo>
                                <a:lnTo>
                                  <a:pt x="13443" y="9115"/>
                                </a:lnTo>
                                <a:cubicBezTo>
                                  <a:pt x="13871" y="6710"/>
                                  <a:pt x="14012" y="5188"/>
                                  <a:pt x="13871" y="4547"/>
                                </a:cubicBezTo>
                                <a:cubicBezTo>
                                  <a:pt x="13724" y="3903"/>
                                  <a:pt x="13313" y="3287"/>
                                  <a:pt x="12629" y="2704"/>
                                </a:cubicBezTo>
                                <a:cubicBezTo>
                                  <a:pt x="11948" y="2113"/>
                                  <a:pt x="10955" y="1703"/>
                                  <a:pt x="9644" y="1474"/>
                                </a:cubicBezTo>
                                <a:lnTo>
                                  <a:pt x="8111" y="1195"/>
                                </a:lnTo>
                                <a:lnTo>
                                  <a:pt x="8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4" name="Shape 33"/>
                        <wps:cNvSpPr/>
                        <wps:spPr>
                          <a:xfrm>
                            <a:off x="408111" y="175661"/>
                            <a:ext cx="46923" cy="49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23" h="49971">
                                <a:moveTo>
                                  <a:pt x="28033" y="343"/>
                                </a:moveTo>
                                <a:cubicBezTo>
                                  <a:pt x="31349" y="598"/>
                                  <a:pt x="34779" y="1584"/>
                                  <a:pt x="38354" y="3298"/>
                                </a:cubicBezTo>
                                <a:cubicBezTo>
                                  <a:pt x="40424" y="4306"/>
                                  <a:pt x="41745" y="4821"/>
                                  <a:pt x="42314" y="4868"/>
                                </a:cubicBezTo>
                                <a:cubicBezTo>
                                  <a:pt x="43063" y="4925"/>
                                  <a:pt x="43725" y="4701"/>
                                  <a:pt x="44313" y="4194"/>
                                </a:cubicBezTo>
                                <a:cubicBezTo>
                                  <a:pt x="44900" y="3694"/>
                                  <a:pt x="45310" y="2851"/>
                                  <a:pt x="45569" y="1677"/>
                                </a:cubicBezTo>
                                <a:lnTo>
                                  <a:pt x="46923" y="1779"/>
                                </a:lnTo>
                                <a:lnTo>
                                  <a:pt x="45673" y="18158"/>
                                </a:lnTo>
                                <a:lnTo>
                                  <a:pt x="44319" y="18058"/>
                                </a:lnTo>
                                <a:cubicBezTo>
                                  <a:pt x="43624" y="13680"/>
                                  <a:pt x="41990" y="10238"/>
                                  <a:pt x="39388" y="7733"/>
                                </a:cubicBezTo>
                                <a:cubicBezTo>
                                  <a:pt x="36781" y="5235"/>
                                  <a:pt x="33725" y="3856"/>
                                  <a:pt x="30211" y="3586"/>
                                </a:cubicBezTo>
                                <a:cubicBezTo>
                                  <a:pt x="27281" y="3366"/>
                                  <a:pt x="24522" y="4004"/>
                                  <a:pt x="21938" y="5511"/>
                                </a:cubicBezTo>
                                <a:cubicBezTo>
                                  <a:pt x="19361" y="7024"/>
                                  <a:pt x="17403" y="9104"/>
                                  <a:pt x="16049" y="11765"/>
                                </a:cubicBezTo>
                                <a:cubicBezTo>
                                  <a:pt x="14328" y="15167"/>
                                  <a:pt x="13306" y="19011"/>
                                  <a:pt x="12974" y="23310"/>
                                </a:cubicBezTo>
                                <a:cubicBezTo>
                                  <a:pt x="12654" y="27537"/>
                                  <a:pt x="12898" y="31436"/>
                                  <a:pt x="13687" y="34996"/>
                                </a:cubicBezTo>
                                <a:cubicBezTo>
                                  <a:pt x="14493" y="38538"/>
                                  <a:pt x="15955" y="41299"/>
                                  <a:pt x="18086" y="43243"/>
                                </a:cubicBezTo>
                                <a:cubicBezTo>
                                  <a:pt x="20221" y="45195"/>
                                  <a:pt x="23094" y="46310"/>
                                  <a:pt x="26701" y="46585"/>
                                </a:cubicBezTo>
                                <a:cubicBezTo>
                                  <a:pt x="29671" y="46810"/>
                                  <a:pt x="32428" y="46361"/>
                                  <a:pt x="34992" y="45256"/>
                                </a:cubicBezTo>
                                <a:cubicBezTo>
                                  <a:pt x="37551" y="44136"/>
                                  <a:pt x="40320" y="42105"/>
                                  <a:pt x="43289" y="39132"/>
                                </a:cubicBezTo>
                                <a:lnTo>
                                  <a:pt x="42984" y="43193"/>
                                </a:lnTo>
                                <a:cubicBezTo>
                                  <a:pt x="40136" y="45753"/>
                                  <a:pt x="37231" y="47552"/>
                                  <a:pt x="34276" y="48582"/>
                                </a:cubicBezTo>
                                <a:cubicBezTo>
                                  <a:pt x="31320" y="49609"/>
                                  <a:pt x="27940" y="49971"/>
                                  <a:pt x="24116" y="49681"/>
                                </a:cubicBezTo>
                                <a:cubicBezTo>
                                  <a:pt x="19083" y="49299"/>
                                  <a:pt x="14699" y="47948"/>
                                  <a:pt x="10955" y="45638"/>
                                </a:cubicBezTo>
                                <a:cubicBezTo>
                                  <a:pt x="7211" y="43323"/>
                                  <a:pt x="4409" y="40187"/>
                                  <a:pt x="2588" y="36252"/>
                                </a:cubicBezTo>
                                <a:cubicBezTo>
                                  <a:pt x="748" y="32303"/>
                                  <a:pt x="0" y="28199"/>
                                  <a:pt x="324" y="23925"/>
                                </a:cubicBezTo>
                                <a:cubicBezTo>
                                  <a:pt x="665" y="19429"/>
                                  <a:pt x="2167" y="15242"/>
                                  <a:pt x="4827" y="11386"/>
                                </a:cubicBezTo>
                                <a:cubicBezTo>
                                  <a:pt x="7480" y="7532"/>
                                  <a:pt x="10890" y="4636"/>
                                  <a:pt x="15055" y="2711"/>
                                </a:cubicBezTo>
                                <a:cubicBezTo>
                                  <a:pt x="19213" y="796"/>
                                  <a:pt x="23537" y="0"/>
                                  <a:pt x="28033" y="3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5" name="Shape 34"/>
                        <wps:cNvSpPr/>
                        <wps:spPr>
                          <a:xfrm>
                            <a:off x="349719" y="174956"/>
                            <a:ext cx="48826" cy="50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26" h="50929">
                                <a:moveTo>
                                  <a:pt x="48732" y="0"/>
                                </a:moveTo>
                                <a:lnTo>
                                  <a:pt x="48826" y="1213"/>
                                </a:lnTo>
                                <a:cubicBezTo>
                                  <a:pt x="46850" y="1627"/>
                                  <a:pt x="45532" y="2059"/>
                                  <a:pt x="44881" y="2516"/>
                                </a:cubicBezTo>
                                <a:cubicBezTo>
                                  <a:pt x="44233" y="2981"/>
                                  <a:pt x="43750" y="3690"/>
                                  <a:pt x="43426" y="4645"/>
                                </a:cubicBezTo>
                                <a:cubicBezTo>
                                  <a:pt x="43117" y="5602"/>
                                  <a:pt x="43052" y="7203"/>
                                  <a:pt x="43222" y="9447"/>
                                </a:cubicBezTo>
                                <a:lnTo>
                                  <a:pt x="46209" y="48758"/>
                                </a:lnTo>
                                <a:lnTo>
                                  <a:pt x="45032" y="48844"/>
                                </a:lnTo>
                                <a:lnTo>
                                  <a:pt x="10174" y="11912"/>
                                </a:lnTo>
                                <a:lnTo>
                                  <a:pt x="12460" y="42015"/>
                                </a:lnTo>
                                <a:cubicBezTo>
                                  <a:pt x="12668" y="44741"/>
                                  <a:pt x="13428" y="46544"/>
                                  <a:pt x="14746" y="47416"/>
                                </a:cubicBezTo>
                                <a:cubicBezTo>
                                  <a:pt x="16067" y="48279"/>
                                  <a:pt x="17539" y="48644"/>
                                  <a:pt x="19141" y="48524"/>
                                </a:cubicBezTo>
                                <a:lnTo>
                                  <a:pt x="20260" y="48438"/>
                                </a:lnTo>
                                <a:lnTo>
                                  <a:pt x="20347" y="49651"/>
                                </a:lnTo>
                                <a:lnTo>
                                  <a:pt x="3542" y="50929"/>
                                </a:lnTo>
                                <a:lnTo>
                                  <a:pt x="3448" y="49716"/>
                                </a:lnTo>
                                <a:cubicBezTo>
                                  <a:pt x="6062" y="49493"/>
                                  <a:pt x="7823" y="48819"/>
                                  <a:pt x="8777" y="47689"/>
                                </a:cubicBezTo>
                                <a:cubicBezTo>
                                  <a:pt x="9717" y="46555"/>
                                  <a:pt x="10090" y="44734"/>
                                  <a:pt x="9896" y="42210"/>
                                </a:cubicBezTo>
                                <a:lnTo>
                                  <a:pt x="7358" y="8824"/>
                                </a:lnTo>
                                <a:lnTo>
                                  <a:pt x="6281" y="7675"/>
                                </a:lnTo>
                                <a:cubicBezTo>
                                  <a:pt x="5188" y="6465"/>
                                  <a:pt x="4244" y="5689"/>
                                  <a:pt x="3442" y="5342"/>
                                </a:cubicBezTo>
                                <a:cubicBezTo>
                                  <a:pt x="2653" y="5000"/>
                                  <a:pt x="1530" y="4857"/>
                                  <a:pt x="94" y="4921"/>
                                </a:cubicBezTo>
                                <a:lnTo>
                                  <a:pt x="0" y="3708"/>
                                </a:lnTo>
                                <a:lnTo>
                                  <a:pt x="16722" y="2437"/>
                                </a:lnTo>
                                <a:lnTo>
                                  <a:pt x="42200" y="29913"/>
                                </a:lnTo>
                                <a:lnTo>
                                  <a:pt x="40658" y="9640"/>
                                </a:lnTo>
                                <a:cubicBezTo>
                                  <a:pt x="40442" y="6782"/>
                                  <a:pt x="39888" y="4892"/>
                                  <a:pt x="38995" y="3942"/>
                                </a:cubicBezTo>
                                <a:cubicBezTo>
                                  <a:pt x="37775" y="2663"/>
                                  <a:pt x="35848" y="2153"/>
                                  <a:pt x="33228" y="2398"/>
                                </a:cubicBezTo>
                                <a:lnTo>
                                  <a:pt x="33138" y="1188"/>
                                </a:lnTo>
                                <a:lnTo>
                                  <a:pt x="487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6" name="Shape 35"/>
                        <wps:cNvSpPr/>
                        <wps:spPr>
                          <a:xfrm>
                            <a:off x="545793" y="209912"/>
                            <a:ext cx="32044" cy="556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44" h="55673">
                                <a:moveTo>
                                  <a:pt x="21585" y="0"/>
                                </a:moveTo>
                                <a:lnTo>
                                  <a:pt x="32044" y="5360"/>
                                </a:lnTo>
                                <a:lnTo>
                                  <a:pt x="32044" y="19056"/>
                                </a:lnTo>
                                <a:lnTo>
                                  <a:pt x="19562" y="43434"/>
                                </a:lnTo>
                                <a:cubicBezTo>
                                  <a:pt x="18669" y="45170"/>
                                  <a:pt x="18205" y="46289"/>
                                  <a:pt x="18176" y="46768"/>
                                </a:cubicBezTo>
                                <a:cubicBezTo>
                                  <a:pt x="18137" y="47236"/>
                                  <a:pt x="18270" y="47682"/>
                                  <a:pt x="18551" y="48092"/>
                                </a:cubicBezTo>
                                <a:cubicBezTo>
                                  <a:pt x="18957" y="48690"/>
                                  <a:pt x="19681" y="49259"/>
                                  <a:pt x="20739" y="49799"/>
                                </a:cubicBezTo>
                                <a:cubicBezTo>
                                  <a:pt x="24202" y="51577"/>
                                  <a:pt x="27454" y="51761"/>
                                  <a:pt x="30488" y="50329"/>
                                </a:cubicBezTo>
                                <a:lnTo>
                                  <a:pt x="32044" y="48553"/>
                                </a:lnTo>
                                <a:lnTo>
                                  <a:pt x="32044" y="55673"/>
                                </a:lnTo>
                                <a:lnTo>
                                  <a:pt x="24991" y="54483"/>
                                </a:lnTo>
                                <a:cubicBezTo>
                                  <a:pt x="23605" y="54075"/>
                                  <a:pt x="21549" y="53182"/>
                                  <a:pt x="18835" y="51797"/>
                                </a:cubicBezTo>
                                <a:lnTo>
                                  <a:pt x="0" y="42152"/>
                                </a:lnTo>
                                <a:lnTo>
                                  <a:pt x="551" y="41065"/>
                                </a:lnTo>
                                <a:lnTo>
                                  <a:pt x="1941" y="41774"/>
                                </a:lnTo>
                                <a:cubicBezTo>
                                  <a:pt x="3157" y="42405"/>
                                  <a:pt x="4197" y="42696"/>
                                  <a:pt x="5043" y="42631"/>
                                </a:cubicBezTo>
                                <a:cubicBezTo>
                                  <a:pt x="5886" y="42584"/>
                                  <a:pt x="6646" y="42300"/>
                                  <a:pt x="7294" y="41793"/>
                                </a:cubicBezTo>
                                <a:cubicBezTo>
                                  <a:pt x="7700" y="41450"/>
                                  <a:pt x="8463" y="40187"/>
                                  <a:pt x="9590" y="37991"/>
                                </a:cubicBezTo>
                                <a:lnTo>
                                  <a:pt x="23818" y="10217"/>
                                </a:lnTo>
                                <a:cubicBezTo>
                                  <a:pt x="24926" y="8043"/>
                                  <a:pt x="25505" y="6628"/>
                                  <a:pt x="25560" y="5969"/>
                                </a:cubicBezTo>
                                <a:cubicBezTo>
                                  <a:pt x="25603" y="5310"/>
                                  <a:pt x="25394" y="4601"/>
                                  <a:pt x="24908" y="3848"/>
                                </a:cubicBezTo>
                                <a:cubicBezTo>
                                  <a:pt x="24436" y="3078"/>
                                  <a:pt x="23605" y="2401"/>
                                  <a:pt x="22417" y="1797"/>
                                </a:cubicBezTo>
                                <a:lnTo>
                                  <a:pt x="21031" y="1087"/>
                                </a:lnTo>
                                <a:lnTo>
                                  <a:pt x="21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7" name="Shape 36"/>
                        <wps:cNvSpPr/>
                        <wps:spPr>
                          <a:xfrm>
                            <a:off x="507589" y="192050"/>
                            <a:ext cx="24225" cy="532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25" h="53294">
                                <a:moveTo>
                                  <a:pt x="12942" y="0"/>
                                </a:moveTo>
                                <a:lnTo>
                                  <a:pt x="13587" y="179"/>
                                </a:lnTo>
                                <a:lnTo>
                                  <a:pt x="19404" y="42133"/>
                                </a:lnTo>
                                <a:cubicBezTo>
                                  <a:pt x="19955" y="46151"/>
                                  <a:pt x="20599" y="48773"/>
                                  <a:pt x="21340" y="49985"/>
                                </a:cubicBezTo>
                                <a:cubicBezTo>
                                  <a:pt x="21906" y="50914"/>
                                  <a:pt x="22857" y="51620"/>
                                  <a:pt x="24225" y="52127"/>
                                </a:cubicBezTo>
                                <a:lnTo>
                                  <a:pt x="23889" y="53294"/>
                                </a:lnTo>
                                <a:lnTo>
                                  <a:pt x="1883" y="47048"/>
                                </a:lnTo>
                                <a:lnTo>
                                  <a:pt x="2218" y="45877"/>
                                </a:lnTo>
                                <a:lnTo>
                                  <a:pt x="3121" y="46134"/>
                                </a:lnTo>
                                <a:cubicBezTo>
                                  <a:pt x="4881" y="46634"/>
                                  <a:pt x="6203" y="46738"/>
                                  <a:pt x="7057" y="46432"/>
                                </a:cubicBezTo>
                                <a:cubicBezTo>
                                  <a:pt x="7646" y="46224"/>
                                  <a:pt x="8042" y="45763"/>
                                  <a:pt x="8233" y="45086"/>
                                </a:cubicBezTo>
                                <a:cubicBezTo>
                                  <a:pt x="8348" y="44676"/>
                                  <a:pt x="8413" y="44232"/>
                                  <a:pt x="8399" y="43762"/>
                                </a:cubicBezTo>
                                <a:cubicBezTo>
                                  <a:pt x="8407" y="43548"/>
                                  <a:pt x="8317" y="42602"/>
                                  <a:pt x="8115" y="40920"/>
                                </a:cubicBezTo>
                                <a:lnTo>
                                  <a:pt x="7243" y="34537"/>
                                </a:lnTo>
                                <a:lnTo>
                                  <a:pt x="0" y="32480"/>
                                </a:lnTo>
                                <a:lnTo>
                                  <a:pt x="0" y="29805"/>
                                </a:lnTo>
                                <a:lnTo>
                                  <a:pt x="6869" y="31755"/>
                                </a:lnTo>
                                <a:lnTo>
                                  <a:pt x="4486" y="14312"/>
                                </a:lnTo>
                                <a:lnTo>
                                  <a:pt x="0" y="19663"/>
                                </a:lnTo>
                                <a:lnTo>
                                  <a:pt x="0" y="15427"/>
                                </a:lnTo>
                                <a:lnTo>
                                  <a:pt x="129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8" name="Shape 37"/>
                        <wps:cNvSpPr/>
                        <wps:spPr>
                          <a:xfrm>
                            <a:off x="756464" y="529473"/>
                            <a:ext cx="25276" cy="49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76" h="49615">
                                <a:moveTo>
                                  <a:pt x="23498" y="0"/>
                                </a:moveTo>
                                <a:lnTo>
                                  <a:pt x="25276" y="574"/>
                                </a:lnTo>
                                <a:lnTo>
                                  <a:pt x="25276" y="12671"/>
                                </a:lnTo>
                                <a:lnTo>
                                  <a:pt x="24167" y="12560"/>
                                </a:lnTo>
                                <a:cubicBezTo>
                                  <a:pt x="16132" y="13168"/>
                                  <a:pt x="10293" y="15044"/>
                                  <a:pt x="6664" y="18173"/>
                                </a:cubicBezTo>
                                <a:cubicBezTo>
                                  <a:pt x="4130" y="20362"/>
                                  <a:pt x="3000" y="23226"/>
                                  <a:pt x="3269" y="26791"/>
                                </a:cubicBezTo>
                                <a:cubicBezTo>
                                  <a:pt x="3453" y="29186"/>
                                  <a:pt x="4187" y="31148"/>
                                  <a:pt x="5461" y="32663"/>
                                </a:cubicBezTo>
                                <a:cubicBezTo>
                                  <a:pt x="7099" y="34589"/>
                                  <a:pt x="9599" y="36014"/>
                                  <a:pt x="12931" y="36907"/>
                                </a:cubicBezTo>
                                <a:lnTo>
                                  <a:pt x="25276" y="37616"/>
                                </a:lnTo>
                                <a:lnTo>
                                  <a:pt x="25276" y="49615"/>
                                </a:lnTo>
                                <a:lnTo>
                                  <a:pt x="11175" y="46073"/>
                                </a:lnTo>
                                <a:cubicBezTo>
                                  <a:pt x="4803" y="41894"/>
                                  <a:pt x="1289" y="35568"/>
                                  <a:pt x="641" y="27098"/>
                                </a:cubicBezTo>
                                <a:cubicBezTo>
                                  <a:pt x="0" y="18597"/>
                                  <a:pt x="2372" y="11816"/>
                                  <a:pt x="7762" y="6740"/>
                                </a:cubicBezTo>
                                <a:cubicBezTo>
                                  <a:pt x="12028" y="2725"/>
                                  <a:pt x="17269" y="474"/>
                                  <a:pt x="2349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9" name="Shape 38"/>
                        <wps:cNvSpPr/>
                        <wps:spPr>
                          <a:xfrm>
                            <a:off x="745366" y="477802"/>
                            <a:ext cx="36375" cy="512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75" h="51272">
                                <a:moveTo>
                                  <a:pt x="36375" y="0"/>
                                </a:moveTo>
                                <a:lnTo>
                                  <a:pt x="36375" y="11361"/>
                                </a:lnTo>
                                <a:lnTo>
                                  <a:pt x="27422" y="13428"/>
                                </a:lnTo>
                                <a:lnTo>
                                  <a:pt x="27871" y="15365"/>
                                </a:lnTo>
                                <a:cubicBezTo>
                                  <a:pt x="28595" y="18523"/>
                                  <a:pt x="29433" y="20819"/>
                                  <a:pt x="30359" y="22253"/>
                                </a:cubicBezTo>
                                <a:cubicBezTo>
                                  <a:pt x="31305" y="23685"/>
                                  <a:pt x="32628" y="24674"/>
                                  <a:pt x="34329" y="25221"/>
                                </a:cubicBezTo>
                                <a:lnTo>
                                  <a:pt x="36375" y="25219"/>
                                </a:lnTo>
                                <a:lnTo>
                                  <a:pt x="36375" y="35129"/>
                                </a:lnTo>
                                <a:lnTo>
                                  <a:pt x="33898" y="34668"/>
                                </a:lnTo>
                                <a:cubicBezTo>
                                  <a:pt x="32120" y="33429"/>
                                  <a:pt x="30560" y="31479"/>
                                  <a:pt x="29210" y="28822"/>
                                </a:cubicBezTo>
                                <a:lnTo>
                                  <a:pt x="16143" y="43481"/>
                                </a:lnTo>
                                <a:cubicBezTo>
                                  <a:pt x="14472" y="45407"/>
                                  <a:pt x="13461" y="46739"/>
                                  <a:pt x="13104" y="47470"/>
                                </a:cubicBezTo>
                                <a:cubicBezTo>
                                  <a:pt x="12621" y="48556"/>
                                  <a:pt x="12492" y="49734"/>
                                  <a:pt x="12705" y="50980"/>
                                </a:cubicBezTo>
                                <a:lnTo>
                                  <a:pt x="11452" y="51272"/>
                                </a:lnTo>
                                <a:lnTo>
                                  <a:pt x="8100" y="36749"/>
                                </a:lnTo>
                                <a:lnTo>
                                  <a:pt x="25682" y="17017"/>
                                </a:lnTo>
                                <a:lnTo>
                                  <a:pt x="24987" y="13990"/>
                                </a:lnTo>
                                <a:lnTo>
                                  <a:pt x="11973" y="16996"/>
                                </a:lnTo>
                                <a:cubicBezTo>
                                  <a:pt x="9489" y="17565"/>
                                  <a:pt x="7945" y="18083"/>
                                  <a:pt x="7380" y="18544"/>
                                </a:cubicBezTo>
                                <a:cubicBezTo>
                                  <a:pt x="6801" y="18990"/>
                                  <a:pt x="6415" y="19657"/>
                                  <a:pt x="6210" y="20510"/>
                                </a:cubicBezTo>
                                <a:cubicBezTo>
                                  <a:pt x="6008" y="21374"/>
                                  <a:pt x="6142" y="22861"/>
                                  <a:pt x="6632" y="24966"/>
                                </a:cubicBezTo>
                                <a:lnTo>
                                  <a:pt x="5447" y="25243"/>
                                </a:lnTo>
                                <a:lnTo>
                                  <a:pt x="0" y="1653"/>
                                </a:lnTo>
                                <a:lnTo>
                                  <a:pt x="1185" y="1375"/>
                                </a:lnTo>
                                <a:cubicBezTo>
                                  <a:pt x="1678" y="3513"/>
                                  <a:pt x="2211" y="4918"/>
                                  <a:pt x="2779" y="5580"/>
                                </a:cubicBezTo>
                                <a:cubicBezTo>
                                  <a:pt x="3348" y="6253"/>
                                  <a:pt x="3993" y="6664"/>
                                  <a:pt x="4688" y="6826"/>
                                </a:cubicBezTo>
                                <a:cubicBezTo>
                                  <a:pt x="5396" y="6988"/>
                                  <a:pt x="7003" y="6779"/>
                                  <a:pt x="9483" y="6210"/>
                                </a:cubicBezTo>
                                <a:lnTo>
                                  <a:pt x="36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0" name="Shape 39"/>
                        <wps:cNvSpPr/>
                        <wps:spPr>
                          <a:xfrm>
                            <a:off x="733147" y="413986"/>
                            <a:ext cx="48594" cy="523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" h="52394">
                                <a:moveTo>
                                  <a:pt x="38412" y="0"/>
                                </a:moveTo>
                                <a:lnTo>
                                  <a:pt x="47372" y="22715"/>
                                </a:lnTo>
                                <a:lnTo>
                                  <a:pt x="46242" y="23162"/>
                                </a:lnTo>
                                <a:lnTo>
                                  <a:pt x="45792" y="22024"/>
                                </a:lnTo>
                                <a:cubicBezTo>
                                  <a:pt x="45115" y="20307"/>
                                  <a:pt x="44475" y="19206"/>
                                  <a:pt x="43859" y="18706"/>
                                </a:cubicBezTo>
                                <a:cubicBezTo>
                                  <a:pt x="43247" y="18205"/>
                                  <a:pt x="42574" y="17946"/>
                                  <a:pt x="41836" y="17927"/>
                                </a:cubicBezTo>
                                <a:cubicBezTo>
                                  <a:pt x="41098" y="17899"/>
                                  <a:pt x="39460" y="18392"/>
                                  <a:pt x="36925" y="19393"/>
                                </a:cubicBezTo>
                                <a:lnTo>
                                  <a:pt x="15376" y="27885"/>
                                </a:lnTo>
                                <a:cubicBezTo>
                                  <a:pt x="11430" y="29443"/>
                                  <a:pt x="8950" y="30769"/>
                                  <a:pt x="7910" y="31856"/>
                                </a:cubicBezTo>
                                <a:cubicBezTo>
                                  <a:pt x="6855" y="32962"/>
                                  <a:pt x="6193" y="34351"/>
                                  <a:pt x="5875" y="36050"/>
                                </a:cubicBezTo>
                                <a:cubicBezTo>
                                  <a:pt x="5570" y="37742"/>
                                  <a:pt x="5832" y="39636"/>
                                  <a:pt x="6646" y="41705"/>
                                </a:cubicBezTo>
                                <a:cubicBezTo>
                                  <a:pt x="7586" y="44090"/>
                                  <a:pt x="8918" y="45903"/>
                                  <a:pt x="10649" y="47152"/>
                                </a:cubicBezTo>
                                <a:cubicBezTo>
                                  <a:pt x="12385" y="48402"/>
                                  <a:pt x="14346" y="49071"/>
                                  <a:pt x="16561" y="49161"/>
                                </a:cubicBezTo>
                                <a:cubicBezTo>
                                  <a:pt x="18767" y="49248"/>
                                  <a:pt x="22212" y="48377"/>
                                  <a:pt x="26888" y="46533"/>
                                </a:cubicBezTo>
                                <a:lnTo>
                                  <a:pt x="44835" y="39457"/>
                                </a:lnTo>
                                <a:lnTo>
                                  <a:pt x="48594" y="37307"/>
                                </a:lnTo>
                                <a:lnTo>
                                  <a:pt x="48594" y="41456"/>
                                </a:lnTo>
                                <a:lnTo>
                                  <a:pt x="45912" y="42180"/>
                                </a:lnTo>
                                <a:lnTo>
                                  <a:pt x="29190" y="48775"/>
                                </a:lnTo>
                                <a:cubicBezTo>
                                  <a:pt x="24020" y="50814"/>
                                  <a:pt x="20150" y="51940"/>
                                  <a:pt x="17593" y="52167"/>
                                </a:cubicBezTo>
                                <a:cubicBezTo>
                                  <a:pt x="15017" y="52394"/>
                                  <a:pt x="12262" y="51574"/>
                                  <a:pt x="9299" y="49694"/>
                                </a:cubicBezTo>
                                <a:cubicBezTo>
                                  <a:pt x="6326" y="47808"/>
                                  <a:pt x="3954" y="44600"/>
                                  <a:pt x="2150" y="40039"/>
                                </a:cubicBezTo>
                                <a:cubicBezTo>
                                  <a:pt x="649" y="36230"/>
                                  <a:pt x="0" y="33091"/>
                                  <a:pt x="206" y="30621"/>
                                </a:cubicBezTo>
                                <a:cubicBezTo>
                                  <a:pt x="469" y="27242"/>
                                  <a:pt x="1452" y="24537"/>
                                  <a:pt x="3165" y="22518"/>
                                </a:cubicBezTo>
                                <a:cubicBezTo>
                                  <a:pt x="4864" y="20502"/>
                                  <a:pt x="7546" y="18766"/>
                                  <a:pt x="11200" y="17330"/>
                                </a:cubicBezTo>
                                <a:lnTo>
                                  <a:pt x="32761" y="8827"/>
                                </a:lnTo>
                                <a:cubicBezTo>
                                  <a:pt x="35320" y="7819"/>
                                  <a:pt x="36843" y="7052"/>
                                  <a:pt x="37355" y="6530"/>
                                </a:cubicBezTo>
                                <a:cubicBezTo>
                                  <a:pt x="37865" y="6000"/>
                                  <a:pt x="38171" y="5324"/>
                                  <a:pt x="38272" y="4478"/>
                                </a:cubicBezTo>
                                <a:cubicBezTo>
                                  <a:pt x="38365" y="3639"/>
                                  <a:pt x="38042" y="2292"/>
                                  <a:pt x="37282" y="442"/>
                                </a:cubicBezTo>
                                <a:lnTo>
                                  <a:pt x="384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2" name="Shape 40"/>
                        <wps:cNvSpPr/>
                        <wps:spPr>
                          <a:xfrm>
                            <a:off x="709449" y="367883"/>
                            <a:ext cx="57074" cy="54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074" h="54548">
                                <a:moveTo>
                                  <a:pt x="31331" y="1887"/>
                                </a:moveTo>
                                <a:cubicBezTo>
                                  <a:pt x="38077" y="3787"/>
                                  <a:pt x="43344" y="8025"/>
                                  <a:pt x="47123" y="14603"/>
                                </a:cubicBezTo>
                                <a:cubicBezTo>
                                  <a:pt x="48297" y="16640"/>
                                  <a:pt x="49193" y="18559"/>
                                  <a:pt x="49817" y="20380"/>
                                </a:cubicBezTo>
                                <a:cubicBezTo>
                                  <a:pt x="50162" y="21363"/>
                                  <a:pt x="50533" y="23062"/>
                                  <a:pt x="50930" y="25485"/>
                                </a:cubicBezTo>
                                <a:cubicBezTo>
                                  <a:pt x="51314" y="27897"/>
                                  <a:pt x="51617" y="29287"/>
                                  <a:pt x="51825" y="29647"/>
                                </a:cubicBezTo>
                                <a:cubicBezTo>
                                  <a:pt x="52153" y="30218"/>
                                  <a:pt x="52661" y="30626"/>
                                  <a:pt x="53351" y="30874"/>
                                </a:cubicBezTo>
                                <a:cubicBezTo>
                                  <a:pt x="54044" y="31119"/>
                                  <a:pt x="55084" y="31115"/>
                                  <a:pt x="56469" y="30849"/>
                                </a:cubicBezTo>
                                <a:lnTo>
                                  <a:pt x="57074" y="31907"/>
                                </a:lnTo>
                                <a:lnTo>
                                  <a:pt x="42649" y="40198"/>
                                </a:lnTo>
                                <a:lnTo>
                                  <a:pt x="42045" y="39146"/>
                                </a:lnTo>
                                <a:cubicBezTo>
                                  <a:pt x="45187" y="35540"/>
                                  <a:pt x="47001" y="31792"/>
                                  <a:pt x="47488" y="27915"/>
                                </a:cubicBezTo>
                                <a:cubicBezTo>
                                  <a:pt x="47977" y="24037"/>
                                  <a:pt x="47296" y="20488"/>
                                  <a:pt x="45453" y="17277"/>
                                </a:cubicBezTo>
                                <a:cubicBezTo>
                                  <a:pt x="43682" y="14199"/>
                                  <a:pt x="41364" y="12144"/>
                                  <a:pt x="38462" y="11092"/>
                                </a:cubicBezTo>
                                <a:cubicBezTo>
                                  <a:pt x="35568" y="10040"/>
                                  <a:pt x="32332" y="9980"/>
                                  <a:pt x="28768" y="10902"/>
                                </a:cubicBezTo>
                                <a:cubicBezTo>
                                  <a:pt x="25197" y="11826"/>
                                  <a:pt x="21795" y="13219"/>
                                  <a:pt x="18555" y="15081"/>
                                </a:cubicBezTo>
                                <a:cubicBezTo>
                                  <a:pt x="14623" y="17349"/>
                                  <a:pt x="11448" y="19776"/>
                                  <a:pt x="9021" y="22407"/>
                                </a:cubicBezTo>
                                <a:cubicBezTo>
                                  <a:pt x="6595" y="25034"/>
                                  <a:pt x="5288" y="27781"/>
                                  <a:pt x="5083" y="30644"/>
                                </a:cubicBezTo>
                                <a:cubicBezTo>
                                  <a:pt x="4870" y="33513"/>
                                  <a:pt x="5591" y="36354"/>
                                  <a:pt x="7217" y="39190"/>
                                </a:cubicBezTo>
                                <a:cubicBezTo>
                                  <a:pt x="7794" y="40184"/>
                                  <a:pt x="8477" y="41134"/>
                                  <a:pt x="9284" y="42041"/>
                                </a:cubicBezTo>
                                <a:cubicBezTo>
                                  <a:pt x="10090" y="42963"/>
                                  <a:pt x="11008" y="43848"/>
                                  <a:pt x="12035" y="44702"/>
                                </a:cubicBezTo>
                                <a:lnTo>
                                  <a:pt x="20519" y="39824"/>
                                </a:lnTo>
                                <a:cubicBezTo>
                                  <a:pt x="22158" y="38881"/>
                                  <a:pt x="23158" y="38157"/>
                                  <a:pt x="23515" y="37660"/>
                                </a:cubicBezTo>
                                <a:cubicBezTo>
                                  <a:pt x="23868" y="37171"/>
                                  <a:pt x="24041" y="36450"/>
                                  <a:pt x="24030" y="35540"/>
                                </a:cubicBezTo>
                                <a:cubicBezTo>
                                  <a:pt x="24022" y="34622"/>
                                  <a:pt x="23739" y="33675"/>
                                  <a:pt x="23172" y="32693"/>
                                </a:cubicBezTo>
                                <a:lnTo>
                                  <a:pt x="22572" y="31641"/>
                                </a:lnTo>
                                <a:lnTo>
                                  <a:pt x="23623" y="31040"/>
                                </a:lnTo>
                                <a:lnTo>
                                  <a:pt x="35085" y="50973"/>
                                </a:lnTo>
                                <a:lnTo>
                                  <a:pt x="34035" y="51581"/>
                                </a:lnTo>
                                <a:cubicBezTo>
                                  <a:pt x="33056" y="50123"/>
                                  <a:pt x="32238" y="49177"/>
                                  <a:pt x="31576" y="48759"/>
                                </a:cubicBezTo>
                                <a:cubicBezTo>
                                  <a:pt x="30917" y="48359"/>
                                  <a:pt x="30124" y="48198"/>
                                  <a:pt x="29200" y="48302"/>
                                </a:cubicBezTo>
                                <a:cubicBezTo>
                                  <a:pt x="28710" y="48337"/>
                                  <a:pt x="27699" y="48795"/>
                                  <a:pt x="26182" y="49666"/>
                                </a:cubicBezTo>
                                <a:lnTo>
                                  <a:pt x="17697" y="54548"/>
                                </a:lnTo>
                                <a:cubicBezTo>
                                  <a:pt x="15027" y="52594"/>
                                  <a:pt x="12578" y="50378"/>
                                  <a:pt x="10361" y="47892"/>
                                </a:cubicBezTo>
                                <a:cubicBezTo>
                                  <a:pt x="8143" y="45400"/>
                                  <a:pt x="6152" y="42632"/>
                                  <a:pt x="4403" y="39590"/>
                                </a:cubicBezTo>
                                <a:cubicBezTo>
                                  <a:pt x="2170" y="35709"/>
                                  <a:pt x="838" y="32177"/>
                                  <a:pt x="424" y="28998"/>
                                </a:cubicBezTo>
                                <a:cubicBezTo>
                                  <a:pt x="0" y="25819"/>
                                  <a:pt x="86" y="22752"/>
                                  <a:pt x="683" y="19801"/>
                                </a:cubicBezTo>
                                <a:cubicBezTo>
                                  <a:pt x="1278" y="16848"/>
                                  <a:pt x="2337" y="14195"/>
                                  <a:pt x="3860" y="11848"/>
                                </a:cubicBezTo>
                                <a:cubicBezTo>
                                  <a:pt x="5820" y="8842"/>
                                  <a:pt x="8536" y="6344"/>
                                  <a:pt x="11970" y="4372"/>
                                </a:cubicBezTo>
                                <a:cubicBezTo>
                                  <a:pt x="18141" y="825"/>
                                  <a:pt x="24587" y="0"/>
                                  <a:pt x="31331" y="18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3" name="Shape 41"/>
                        <wps:cNvSpPr/>
                        <wps:spPr>
                          <a:xfrm>
                            <a:off x="671638" y="315374"/>
                            <a:ext cx="61675" cy="613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75" h="61391">
                                <a:moveTo>
                                  <a:pt x="37230" y="0"/>
                                </a:moveTo>
                                <a:lnTo>
                                  <a:pt x="61675" y="31115"/>
                                </a:lnTo>
                                <a:lnTo>
                                  <a:pt x="50669" y="39767"/>
                                </a:lnTo>
                                <a:lnTo>
                                  <a:pt x="49831" y="38697"/>
                                </a:lnTo>
                                <a:cubicBezTo>
                                  <a:pt x="52117" y="36054"/>
                                  <a:pt x="53452" y="33789"/>
                                  <a:pt x="53873" y="31914"/>
                                </a:cubicBezTo>
                                <a:cubicBezTo>
                                  <a:pt x="54295" y="30042"/>
                                  <a:pt x="54097" y="28018"/>
                                  <a:pt x="53273" y="25834"/>
                                </a:cubicBezTo>
                                <a:cubicBezTo>
                                  <a:pt x="52800" y="24555"/>
                                  <a:pt x="51469" y="22515"/>
                                  <a:pt x="49262" y="19710"/>
                                </a:cubicBezTo>
                                <a:lnTo>
                                  <a:pt x="46213" y="15833"/>
                                </a:lnTo>
                                <a:lnTo>
                                  <a:pt x="31057" y="27749"/>
                                </a:lnTo>
                                <a:lnTo>
                                  <a:pt x="31633" y="28487"/>
                                </a:lnTo>
                                <a:cubicBezTo>
                                  <a:pt x="33498" y="30856"/>
                                  <a:pt x="35582" y="31986"/>
                                  <a:pt x="37897" y="31892"/>
                                </a:cubicBezTo>
                                <a:cubicBezTo>
                                  <a:pt x="40208" y="31784"/>
                                  <a:pt x="42926" y="30755"/>
                                  <a:pt x="46036" y="28782"/>
                                </a:cubicBezTo>
                                <a:lnTo>
                                  <a:pt x="46876" y="29848"/>
                                </a:lnTo>
                                <a:lnTo>
                                  <a:pt x="27389" y="45158"/>
                                </a:lnTo>
                                <a:lnTo>
                                  <a:pt x="26549" y="44093"/>
                                </a:lnTo>
                                <a:cubicBezTo>
                                  <a:pt x="28508" y="42210"/>
                                  <a:pt x="29879" y="40370"/>
                                  <a:pt x="30676" y="38611"/>
                                </a:cubicBezTo>
                                <a:cubicBezTo>
                                  <a:pt x="31474" y="36835"/>
                                  <a:pt x="31741" y="35309"/>
                                  <a:pt x="31474" y="34002"/>
                                </a:cubicBezTo>
                                <a:cubicBezTo>
                                  <a:pt x="31204" y="32699"/>
                                  <a:pt x="30376" y="31155"/>
                                  <a:pt x="28973" y="29380"/>
                                </a:cubicBezTo>
                                <a:lnTo>
                                  <a:pt x="18510" y="37602"/>
                                </a:lnTo>
                                <a:cubicBezTo>
                                  <a:pt x="16459" y="39215"/>
                                  <a:pt x="15282" y="40277"/>
                                  <a:pt x="14968" y="40814"/>
                                </a:cubicBezTo>
                                <a:cubicBezTo>
                                  <a:pt x="14641" y="41342"/>
                                  <a:pt x="14522" y="41966"/>
                                  <a:pt x="14605" y="42671"/>
                                </a:cubicBezTo>
                                <a:cubicBezTo>
                                  <a:pt x="14695" y="43377"/>
                                  <a:pt x="15145" y="44259"/>
                                  <a:pt x="15977" y="45317"/>
                                </a:cubicBezTo>
                                <a:lnTo>
                                  <a:pt x="17725" y="47542"/>
                                </a:lnTo>
                                <a:cubicBezTo>
                                  <a:pt x="20458" y="51019"/>
                                  <a:pt x="23449" y="53173"/>
                                  <a:pt x="26701" y="54015"/>
                                </a:cubicBezTo>
                                <a:cubicBezTo>
                                  <a:pt x="29948" y="54854"/>
                                  <a:pt x="33572" y="54444"/>
                                  <a:pt x="37583" y="52758"/>
                                </a:cubicBezTo>
                                <a:lnTo>
                                  <a:pt x="38383" y="53780"/>
                                </a:lnTo>
                                <a:lnTo>
                                  <a:pt x="25250" y="61391"/>
                                </a:lnTo>
                                <a:lnTo>
                                  <a:pt x="0" y="29261"/>
                                </a:lnTo>
                                <a:lnTo>
                                  <a:pt x="954" y="28513"/>
                                </a:lnTo>
                                <a:lnTo>
                                  <a:pt x="1915" y="29735"/>
                                </a:lnTo>
                                <a:cubicBezTo>
                                  <a:pt x="2761" y="30813"/>
                                  <a:pt x="3639" y="31533"/>
                                  <a:pt x="4543" y="31886"/>
                                </a:cubicBezTo>
                                <a:cubicBezTo>
                                  <a:pt x="5177" y="32155"/>
                                  <a:pt x="5903" y="32173"/>
                                  <a:pt x="6728" y="31935"/>
                                </a:cubicBezTo>
                                <a:cubicBezTo>
                                  <a:pt x="7325" y="31784"/>
                                  <a:pt x="8564" y="30974"/>
                                  <a:pt x="10447" y="29498"/>
                                </a:cubicBezTo>
                                <a:lnTo>
                                  <a:pt x="34985" y="10213"/>
                                </a:lnTo>
                                <a:cubicBezTo>
                                  <a:pt x="36680" y="8881"/>
                                  <a:pt x="37681" y="8017"/>
                                  <a:pt x="38001" y="7617"/>
                                </a:cubicBezTo>
                                <a:cubicBezTo>
                                  <a:pt x="38509" y="6931"/>
                                  <a:pt x="38739" y="6207"/>
                                  <a:pt x="38696" y="5437"/>
                                </a:cubicBezTo>
                                <a:cubicBezTo>
                                  <a:pt x="38668" y="4342"/>
                                  <a:pt x="38185" y="3187"/>
                                  <a:pt x="37238" y="1980"/>
                                </a:cubicBezTo>
                                <a:lnTo>
                                  <a:pt x="36272" y="756"/>
                                </a:lnTo>
                                <a:lnTo>
                                  <a:pt x="3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4" name="Shape 42"/>
                        <wps:cNvSpPr/>
                        <wps:spPr>
                          <a:xfrm>
                            <a:off x="644919" y="289771"/>
                            <a:ext cx="56422" cy="46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22" h="46534">
                                <a:moveTo>
                                  <a:pt x="35809" y="177"/>
                                </a:moveTo>
                                <a:cubicBezTo>
                                  <a:pt x="39639" y="342"/>
                                  <a:pt x="42998" y="1954"/>
                                  <a:pt x="45907" y="5004"/>
                                </a:cubicBezTo>
                                <a:cubicBezTo>
                                  <a:pt x="46966" y="6116"/>
                                  <a:pt x="47865" y="7319"/>
                                  <a:pt x="48593" y="8612"/>
                                </a:cubicBezTo>
                                <a:cubicBezTo>
                                  <a:pt x="49140" y="9601"/>
                                  <a:pt x="49690" y="10923"/>
                                  <a:pt x="50231" y="12575"/>
                                </a:cubicBezTo>
                                <a:cubicBezTo>
                                  <a:pt x="50778" y="14232"/>
                                  <a:pt x="51260" y="15278"/>
                                  <a:pt x="51699" y="15735"/>
                                </a:cubicBezTo>
                                <a:cubicBezTo>
                                  <a:pt x="52117" y="16175"/>
                                  <a:pt x="52574" y="16398"/>
                                  <a:pt x="53078" y="16390"/>
                                </a:cubicBezTo>
                                <a:cubicBezTo>
                                  <a:pt x="53586" y="16388"/>
                                  <a:pt x="54460" y="16010"/>
                                  <a:pt x="55681" y="15256"/>
                                </a:cubicBezTo>
                                <a:lnTo>
                                  <a:pt x="56422" y="16035"/>
                                </a:lnTo>
                                <a:lnTo>
                                  <a:pt x="45241" y="27184"/>
                                </a:lnTo>
                                <a:lnTo>
                                  <a:pt x="44262" y="26146"/>
                                </a:lnTo>
                                <a:cubicBezTo>
                                  <a:pt x="46652" y="22932"/>
                                  <a:pt x="47808" y="19538"/>
                                  <a:pt x="47729" y="15966"/>
                                </a:cubicBezTo>
                                <a:cubicBezTo>
                                  <a:pt x="47635" y="12388"/>
                                  <a:pt x="46533" y="9489"/>
                                  <a:pt x="44413" y="7268"/>
                                </a:cubicBezTo>
                                <a:cubicBezTo>
                                  <a:pt x="42775" y="5545"/>
                                  <a:pt x="41022" y="4619"/>
                                  <a:pt x="39146" y="4497"/>
                                </a:cubicBezTo>
                                <a:cubicBezTo>
                                  <a:pt x="37271" y="4359"/>
                                  <a:pt x="35734" y="4870"/>
                                  <a:pt x="34545" y="6004"/>
                                </a:cubicBezTo>
                                <a:cubicBezTo>
                                  <a:pt x="33782" y="6724"/>
                                  <a:pt x="33285" y="7548"/>
                                  <a:pt x="33026" y="8467"/>
                                </a:cubicBezTo>
                                <a:cubicBezTo>
                                  <a:pt x="32706" y="9703"/>
                                  <a:pt x="32666" y="11228"/>
                                  <a:pt x="32926" y="13057"/>
                                </a:cubicBezTo>
                                <a:cubicBezTo>
                                  <a:pt x="33134" y="14375"/>
                                  <a:pt x="33884" y="17144"/>
                                  <a:pt x="35201" y="21351"/>
                                </a:cubicBezTo>
                                <a:cubicBezTo>
                                  <a:pt x="37059" y="27242"/>
                                  <a:pt x="37779" y="31720"/>
                                  <a:pt x="37357" y="34784"/>
                                </a:cubicBezTo>
                                <a:cubicBezTo>
                                  <a:pt x="36932" y="37836"/>
                                  <a:pt x="35593" y="40432"/>
                                  <a:pt x="33336" y="42584"/>
                                </a:cubicBezTo>
                                <a:cubicBezTo>
                                  <a:pt x="30474" y="45314"/>
                                  <a:pt x="26949" y="46534"/>
                                  <a:pt x="22766" y="46263"/>
                                </a:cubicBezTo>
                                <a:cubicBezTo>
                                  <a:pt x="18579" y="45994"/>
                                  <a:pt x="14843" y="44146"/>
                                  <a:pt x="11567" y="40708"/>
                                </a:cubicBezTo>
                                <a:cubicBezTo>
                                  <a:pt x="10541" y="39629"/>
                                  <a:pt x="9670" y="38502"/>
                                  <a:pt x="8975" y="37339"/>
                                </a:cubicBezTo>
                                <a:cubicBezTo>
                                  <a:pt x="8273" y="36169"/>
                                  <a:pt x="7535" y="34567"/>
                                  <a:pt x="6768" y="32538"/>
                                </a:cubicBezTo>
                                <a:cubicBezTo>
                                  <a:pt x="6328" y="31407"/>
                                  <a:pt x="5861" y="30589"/>
                                  <a:pt x="5361" y="30059"/>
                                </a:cubicBezTo>
                                <a:cubicBezTo>
                                  <a:pt x="4943" y="29625"/>
                                  <a:pt x="4335" y="29329"/>
                                  <a:pt x="3532" y="29156"/>
                                </a:cubicBezTo>
                                <a:cubicBezTo>
                                  <a:pt x="2718" y="28997"/>
                                  <a:pt x="1825" y="29096"/>
                                  <a:pt x="838" y="29455"/>
                                </a:cubicBezTo>
                                <a:lnTo>
                                  <a:pt x="0" y="28580"/>
                                </a:lnTo>
                                <a:lnTo>
                                  <a:pt x="12920" y="16257"/>
                                </a:lnTo>
                                <a:lnTo>
                                  <a:pt x="13759" y="17136"/>
                                </a:lnTo>
                                <a:cubicBezTo>
                                  <a:pt x="10839" y="21337"/>
                                  <a:pt x="9428" y="25409"/>
                                  <a:pt x="9540" y="29337"/>
                                </a:cubicBezTo>
                                <a:cubicBezTo>
                                  <a:pt x="9652" y="33272"/>
                                  <a:pt x="10865" y="36457"/>
                                  <a:pt x="13198" y="38905"/>
                                </a:cubicBezTo>
                                <a:cubicBezTo>
                                  <a:pt x="15001" y="40788"/>
                                  <a:pt x="16952" y="41807"/>
                                  <a:pt x="19044" y="41947"/>
                                </a:cubicBezTo>
                                <a:cubicBezTo>
                                  <a:pt x="21139" y="42091"/>
                                  <a:pt x="22864" y="41515"/>
                                  <a:pt x="24232" y="40212"/>
                                </a:cubicBezTo>
                                <a:cubicBezTo>
                                  <a:pt x="25030" y="39445"/>
                                  <a:pt x="25613" y="38484"/>
                                  <a:pt x="25959" y="37332"/>
                                </a:cubicBezTo>
                                <a:cubicBezTo>
                                  <a:pt x="26305" y="36177"/>
                                  <a:pt x="26406" y="34849"/>
                                  <a:pt x="26255" y="33310"/>
                                </a:cubicBezTo>
                                <a:cubicBezTo>
                                  <a:pt x="26100" y="31788"/>
                                  <a:pt x="25505" y="29390"/>
                                  <a:pt x="24483" y="26121"/>
                                </a:cubicBezTo>
                                <a:cubicBezTo>
                                  <a:pt x="23036" y="21549"/>
                                  <a:pt x="22209" y="18062"/>
                                  <a:pt x="21985" y="15674"/>
                                </a:cubicBezTo>
                                <a:cubicBezTo>
                                  <a:pt x="21773" y="13295"/>
                                  <a:pt x="21985" y="11102"/>
                                  <a:pt x="22615" y="9105"/>
                                </a:cubicBezTo>
                                <a:cubicBezTo>
                                  <a:pt x="23252" y="7100"/>
                                  <a:pt x="24371" y="5343"/>
                                  <a:pt x="25966" y="3824"/>
                                </a:cubicBezTo>
                                <a:cubicBezTo>
                                  <a:pt x="28699" y="1216"/>
                                  <a:pt x="31975" y="0"/>
                                  <a:pt x="35809" y="1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5" name="Shape 43"/>
                        <wps:cNvSpPr/>
                        <wps:spPr>
                          <a:xfrm>
                            <a:off x="591870" y="237816"/>
                            <a:ext cx="59687" cy="62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87" h="62271">
                                <a:moveTo>
                                  <a:pt x="27438" y="0"/>
                                </a:moveTo>
                                <a:lnTo>
                                  <a:pt x="59687" y="22927"/>
                                </a:lnTo>
                                <a:lnTo>
                                  <a:pt x="51570" y="34339"/>
                                </a:lnTo>
                                <a:lnTo>
                                  <a:pt x="50465" y="33551"/>
                                </a:lnTo>
                                <a:cubicBezTo>
                                  <a:pt x="51907" y="30373"/>
                                  <a:pt x="52555" y="27824"/>
                                  <a:pt x="52426" y="25909"/>
                                </a:cubicBezTo>
                                <a:cubicBezTo>
                                  <a:pt x="52304" y="23990"/>
                                  <a:pt x="51537" y="22103"/>
                                  <a:pt x="50133" y="20242"/>
                                </a:cubicBezTo>
                                <a:cubicBezTo>
                                  <a:pt x="49312" y="19152"/>
                                  <a:pt x="47459" y="17568"/>
                                  <a:pt x="44549" y="15501"/>
                                </a:cubicBezTo>
                                <a:lnTo>
                                  <a:pt x="40536" y="12643"/>
                                </a:lnTo>
                                <a:lnTo>
                                  <a:pt x="29361" y="28356"/>
                                </a:lnTo>
                                <a:lnTo>
                                  <a:pt x="30124" y="28904"/>
                                </a:lnTo>
                                <a:cubicBezTo>
                                  <a:pt x="32576" y="30646"/>
                                  <a:pt x="34898" y="31142"/>
                                  <a:pt x="37098" y="30397"/>
                                </a:cubicBezTo>
                                <a:cubicBezTo>
                                  <a:pt x="39282" y="29645"/>
                                  <a:pt x="41598" y="27885"/>
                                  <a:pt x="44023" y="25112"/>
                                </a:cubicBezTo>
                                <a:lnTo>
                                  <a:pt x="45129" y="25902"/>
                                </a:lnTo>
                                <a:lnTo>
                                  <a:pt x="30764" y="46097"/>
                                </a:lnTo>
                                <a:lnTo>
                                  <a:pt x="29656" y="45312"/>
                                </a:lnTo>
                                <a:cubicBezTo>
                                  <a:pt x="31002" y="42951"/>
                                  <a:pt x="31802" y="40801"/>
                                  <a:pt x="32065" y="38890"/>
                                </a:cubicBezTo>
                                <a:cubicBezTo>
                                  <a:pt x="32330" y="36953"/>
                                  <a:pt x="32155" y="35413"/>
                                  <a:pt x="31528" y="34239"/>
                                </a:cubicBezTo>
                                <a:cubicBezTo>
                                  <a:pt x="30905" y="33069"/>
                                  <a:pt x="29667" y="31824"/>
                                  <a:pt x="27831" y="30513"/>
                                </a:cubicBezTo>
                                <a:lnTo>
                                  <a:pt x="20117" y="41359"/>
                                </a:lnTo>
                                <a:cubicBezTo>
                                  <a:pt x="18604" y="43480"/>
                                  <a:pt x="17772" y="44833"/>
                                  <a:pt x="17621" y="45441"/>
                                </a:cubicBezTo>
                                <a:cubicBezTo>
                                  <a:pt x="17456" y="46040"/>
                                  <a:pt x="17517" y="46669"/>
                                  <a:pt x="17802" y="47321"/>
                                </a:cubicBezTo>
                                <a:cubicBezTo>
                                  <a:pt x="18082" y="47976"/>
                                  <a:pt x="18769" y="48696"/>
                                  <a:pt x="19864" y="49474"/>
                                </a:cubicBezTo>
                                <a:lnTo>
                                  <a:pt x="22172" y="51116"/>
                                </a:lnTo>
                                <a:cubicBezTo>
                                  <a:pt x="25772" y="53675"/>
                                  <a:pt x="29253" y="54895"/>
                                  <a:pt x="32609" y="54783"/>
                                </a:cubicBezTo>
                                <a:cubicBezTo>
                                  <a:pt x="35960" y="54672"/>
                                  <a:pt x="39322" y="53247"/>
                                  <a:pt x="42692" y="50500"/>
                                </a:cubicBezTo>
                                <a:lnTo>
                                  <a:pt x="43750" y="51256"/>
                                </a:lnTo>
                                <a:lnTo>
                                  <a:pt x="33299" y="62271"/>
                                </a:lnTo>
                                <a:lnTo>
                                  <a:pt x="0" y="38591"/>
                                </a:lnTo>
                                <a:lnTo>
                                  <a:pt x="701" y="37601"/>
                                </a:lnTo>
                                <a:lnTo>
                                  <a:pt x="1972" y="38505"/>
                                </a:lnTo>
                                <a:cubicBezTo>
                                  <a:pt x="3089" y="39298"/>
                                  <a:pt x="4133" y="39733"/>
                                  <a:pt x="5096" y="39822"/>
                                </a:cubicBezTo>
                                <a:cubicBezTo>
                                  <a:pt x="5785" y="39898"/>
                                  <a:pt x="6487" y="39714"/>
                                  <a:pt x="7210" y="39254"/>
                                </a:cubicBezTo>
                                <a:cubicBezTo>
                                  <a:pt x="7739" y="38940"/>
                                  <a:pt x="8701" y="37814"/>
                                  <a:pt x="10090" y="35862"/>
                                </a:cubicBezTo>
                                <a:lnTo>
                                  <a:pt x="28176" y="10425"/>
                                </a:lnTo>
                                <a:cubicBezTo>
                                  <a:pt x="29426" y="8672"/>
                                  <a:pt x="30138" y="7558"/>
                                  <a:pt x="30333" y="7084"/>
                                </a:cubicBezTo>
                                <a:cubicBezTo>
                                  <a:pt x="30629" y="6285"/>
                                  <a:pt x="30639" y="5521"/>
                                  <a:pt x="30384" y="4794"/>
                                </a:cubicBezTo>
                                <a:cubicBezTo>
                                  <a:pt x="30044" y="3754"/>
                                  <a:pt x="29257" y="2786"/>
                                  <a:pt x="28007" y="1893"/>
                                </a:cubicBezTo>
                                <a:lnTo>
                                  <a:pt x="26734" y="989"/>
                                </a:lnTo>
                                <a:lnTo>
                                  <a:pt x="27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6" name="Shape 44"/>
                        <wps:cNvSpPr/>
                        <wps:spPr>
                          <a:xfrm>
                            <a:off x="577837" y="215272"/>
                            <a:ext cx="24285" cy="50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85" h="50570">
                                <a:moveTo>
                                  <a:pt x="0" y="0"/>
                                </a:moveTo>
                                <a:lnTo>
                                  <a:pt x="8376" y="4292"/>
                                </a:lnTo>
                                <a:cubicBezTo>
                                  <a:pt x="13405" y="6870"/>
                                  <a:pt x="17102" y="9631"/>
                                  <a:pt x="19464" y="12565"/>
                                </a:cubicBezTo>
                                <a:cubicBezTo>
                                  <a:pt x="22348" y="16154"/>
                                  <a:pt x="23885" y="20151"/>
                                  <a:pt x="24087" y="24535"/>
                                </a:cubicBezTo>
                                <a:cubicBezTo>
                                  <a:pt x="24285" y="28930"/>
                                  <a:pt x="23281" y="33268"/>
                                  <a:pt x="21077" y="37560"/>
                                </a:cubicBezTo>
                                <a:cubicBezTo>
                                  <a:pt x="19568" y="40511"/>
                                  <a:pt x="17690" y="43007"/>
                                  <a:pt x="15454" y="45015"/>
                                </a:cubicBezTo>
                                <a:cubicBezTo>
                                  <a:pt x="13226" y="47018"/>
                                  <a:pt x="10940" y="48454"/>
                                  <a:pt x="8599" y="49314"/>
                                </a:cubicBezTo>
                                <a:cubicBezTo>
                                  <a:pt x="6256" y="50160"/>
                                  <a:pt x="3843" y="50570"/>
                                  <a:pt x="1363" y="50544"/>
                                </a:cubicBezTo>
                                <a:lnTo>
                                  <a:pt x="0" y="50314"/>
                                </a:lnTo>
                                <a:lnTo>
                                  <a:pt x="0" y="43193"/>
                                </a:lnTo>
                                <a:lnTo>
                                  <a:pt x="9787" y="32030"/>
                                </a:lnTo>
                                <a:cubicBezTo>
                                  <a:pt x="12563" y="26616"/>
                                  <a:pt x="13921" y="21871"/>
                                  <a:pt x="13874" y="17763"/>
                                </a:cubicBezTo>
                                <a:cubicBezTo>
                                  <a:pt x="13823" y="14545"/>
                                  <a:pt x="12966" y="11935"/>
                                  <a:pt x="11311" y="9943"/>
                                </a:cubicBezTo>
                                <a:cubicBezTo>
                                  <a:pt x="10151" y="8525"/>
                                  <a:pt x="7828" y="6953"/>
                                  <a:pt x="4351" y="5199"/>
                                </a:cubicBezTo>
                                <a:lnTo>
                                  <a:pt x="0" y="136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7" name="Shape 45"/>
                        <wps:cNvSpPr/>
                        <wps:spPr>
                          <a:xfrm>
                            <a:off x="781740" y="530048"/>
                            <a:ext cx="25035" cy="49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035" h="49560">
                                <a:moveTo>
                                  <a:pt x="0" y="0"/>
                                </a:moveTo>
                                <a:lnTo>
                                  <a:pt x="16260" y="5251"/>
                                </a:lnTo>
                                <a:cubicBezTo>
                                  <a:pt x="21301" y="9668"/>
                                  <a:pt x="23929" y="15367"/>
                                  <a:pt x="24188" y="22354"/>
                                </a:cubicBezTo>
                                <a:cubicBezTo>
                                  <a:pt x="25035" y="29845"/>
                                  <a:pt x="23314" y="36127"/>
                                  <a:pt x="19015" y="41178"/>
                                </a:cubicBezTo>
                                <a:cubicBezTo>
                                  <a:pt x="14710" y="46237"/>
                                  <a:pt x="9072" y="49030"/>
                                  <a:pt x="2069" y="49560"/>
                                </a:cubicBezTo>
                                <a:lnTo>
                                  <a:pt x="0" y="49040"/>
                                </a:lnTo>
                                <a:lnTo>
                                  <a:pt x="0" y="37041"/>
                                </a:lnTo>
                                <a:lnTo>
                                  <a:pt x="511" y="37071"/>
                                </a:lnTo>
                                <a:cubicBezTo>
                                  <a:pt x="6743" y="36599"/>
                                  <a:pt x="11362" y="35664"/>
                                  <a:pt x="14360" y="34267"/>
                                </a:cubicBezTo>
                                <a:cubicBezTo>
                                  <a:pt x="17370" y="32865"/>
                                  <a:pt x="19439" y="31217"/>
                                  <a:pt x="20577" y="29316"/>
                                </a:cubicBezTo>
                                <a:cubicBezTo>
                                  <a:pt x="21704" y="27416"/>
                                  <a:pt x="22190" y="25288"/>
                                  <a:pt x="22010" y="22937"/>
                                </a:cubicBezTo>
                                <a:cubicBezTo>
                                  <a:pt x="21682" y="18606"/>
                                  <a:pt x="19238" y="15486"/>
                                  <a:pt x="14659" y="13552"/>
                                </a:cubicBezTo>
                                <a:lnTo>
                                  <a:pt x="0" y="12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8" name="Shape 46"/>
                        <wps:cNvSpPr/>
                        <wps:spPr>
                          <a:xfrm>
                            <a:off x="781740" y="468806"/>
                            <a:ext cx="16556" cy="453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6" h="45393">
                                <a:moveTo>
                                  <a:pt x="9763" y="0"/>
                                </a:moveTo>
                                <a:lnTo>
                                  <a:pt x="14713" y="21430"/>
                                </a:lnTo>
                                <a:cubicBezTo>
                                  <a:pt x="16001" y="27014"/>
                                  <a:pt x="16556" y="31173"/>
                                  <a:pt x="16376" y="33937"/>
                                </a:cubicBezTo>
                                <a:cubicBezTo>
                                  <a:pt x="16207" y="36698"/>
                                  <a:pt x="15267" y="39143"/>
                                  <a:pt x="13560" y="41256"/>
                                </a:cubicBezTo>
                                <a:cubicBezTo>
                                  <a:pt x="11862" y="43369"/>
                                  <a:pt x="9608" y="44745"/>
                                  <a:pt x="6814" y="45393"/>
                                </a:cubicBezTo>
                                <a:lnTo>
                                  <a:pt x="0" y="44125"/>
                                </a:lnTo>
                                <a:lnTo>
                                  <a:pt x="0" y="34215"/>
                                </a:lnTo>
                                <a:lnTo>
                                  <a:pt x="4133" y="34210"/>
                                </a:lnTo>
                                <a:cubicBezTo>
                                  <a:pt x="7640" y="33401"/>
                                  <a:pt x="10036" y="31983"/>
                                  <a:pt x="11329" y="29948"/>
                                </a:cubicBezTo>
                                <a:cubicBezTo>
                                  <a:pt x="12618" y="27915"/>
                                  <a:pt x="12838" y="25078"/>
                                  <a:pt x="11998" y="21423"/>
                                </a:cubicBezTo>
                                <a:lnTo>
                                  <a:pt x="11160" y="17780"/>
                                </a:lnTo>
                                <a:lnTo>
                                  <a:pt x="0" y="20357"/>
                                </a:lnTo>
                                <a:lnTo>
                                  <a:pt x="0" y="8996"/>
                                </a:lnTo>
                                <a:lnTo>
                                  <a:pt x="3240" y="8248"/>
                                </a:lnTo>
                                <a:cubicBezTo>
                                  <a:pt x="5731" y="7671"/>
                                  <a:pt x="7265" y="7160"/>
                                  <a:pt x="7830" y="6703"/>
                                </a:cubicBezTo>
                                <a:cubicBezTo>
                                  <a:pt x="8409" y="6246"/>
                                  <a:pt x="8794" y="5583"/>
                                  <a:pt x="9000" y="4731"/>
                                </a:cubicBezTo>
                                <a:cubicBezTo>
                                  <a:pt x="9202" y="3866"/>
                                  <a:pt x="9068" y="2383"/>
                                  <a:pt x="8582" y="269"/>
                                </a:cubicBezTo>
                                <a:lnTo>
                                  <a:pt x="97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99" name="Shape 47"/>
                        <wps:cNvSpPr/>
                        <wps:spPr>
                          <a:xfrm>
                            <a:off x="781740" y="444013"/>
                            <a:ext cx="7657" cy="15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57" h="15660">
                                <a:moveTo>
                                  <a:pt x="1659" y="0"/>
                                </a:moveTo>
                                <a:lnTo>
                                  <a:pt x="7657" y="15217"/>
                                </a:lnTo>
                                <a:lnTo>
                                  <a:pt x="6533" y="15660"/>
                                </a:lnTo>
                                <a:lnTo>
                                  <a:pt x="6170" y="14753"/>
                                </a:lnTo>
                                <a:cubicBezTo>
                                  <a:pt x="5691" y="13524"/>
                                  <a:pt x="5032" y="12608"/>
                                  <a:pt x="4212" y="11980"/>
                                </a:cubicBezTo>
                                <a:cubicBezTo>
                                  <a:pt x="3388" y="11357"/>
                                  <a:pt x="2401" y="11059"/>
                                  <a:pt x="1249" y="11091"/>
                                </a:cubicBezTo>
                                <a:lnTo>
                                  <a:pt x="0" y="11428"/>
                                </a:lnTo>
                                <a:lnTo>
                                  <a:pt x="0" y="7279"/>
                                </a:lnTo>
                                <a:lnTo>
                                  <a:pt x="252" y="7135"/>
                                </a:lnTo>
                                <a:cubicBezTo>
                                  <a:pt x="943" y="6386"/>
                                  <a:pt x="1325" y="5638"/>
                                  <a:pt x="1408" y="4870"/>
                                </a:cubicBezTo>
                                <a:cubicBezTo>
                                  <a:pt x="1519" y="3704"/>
                                  <a:pt x="1235" y="2228"/>
                                  <a:pt x="529" y="446"/>
                                </a:cubicBezTo>
                                <a:lnTo>
                                  <a:pt x="1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00" name="Shape 48"/>
                        <wps:cNvSpPr/>
                        <wps:spPr>
                          <a:xfrm>
                            <a:off x="756458" y="587678"/>
                            <a:ext cx="50194" cy="34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94" h="34376">
                                <a:moveTo>
                                  <a:pt x="1631" y="0"/>
                                </a:moveTo>
                                <a:lnTo>
                                  <a:pt x="19432" y="1357"/>
                                </a:lnTo>
                                <a:lnTo>
                                  <a:pt x="19342" y="2567"/>
                                </a:lnTo>
                                <a:cubicBezTo>
                                  <a:pt x="14266" y="3207"/>
                                  <a:pt x="10300" y="4888"/>
                                  <a:pt x="7451" y="7596"/>
                                </a:cubicBezTo>
                                <a:cubicBezTo>
                                  <a:pt x="4608" y="10318"/>
                                  <a:pt x="3049" y="13349"/>
                                  <a:pt x="2797" y="16718"/>
                                </a:cubicBezTo>
                                <a:cubicBezTo>
                                  <a:pt x="2595" y="19318"/>
                                  <a:pt x="3150" y="21449"/>
                                  <a:pt x="4445" y="23098"/>
                                </a:cubicBezTo>
                                <a:cubicBezTo>
                                  <a:pt x="5742" y="24750"/>
                                  <a:pt x="7319" y="25646"/>
                                  <a:pt x="9205" y="25790"/>
                                </a:cubicBezTo>
                                <a:cubicBezTo>
                                  <a:pt x="10310" y="25877"/>
                                  <a:pt x="11411" y="25660"/>
                                  <a:pt x="12506" y="25147"/>
                                </a:cubicBezTo>
                                <a:cubicBezTo>
                                  <a:pt x="13593" y="24630"/>
                                  <a:pt x="14644" y="23814"/>
                                  <a:pt x="15688" y="22680"/>
                                </a:cubicBezTo>
                                <a:cubicBezTo>
                                  <a:pt x="16714" y="21538"/>
                                  <a:pt x="18100" y="19493"/>
                                  <a:pt x="19842" y="16549"/>
                                </a:cubicBezTo>
                                <a:cubicBezTo>
                                  <a:pt x="22269" y="12413"/>
                                  <a:pt x="24310" y="9465"/>
                                  <a:pt x="25933" y="7700"/>
                                </a:cubicBezTo>
                                <a:cubicBezTo>
                                  <a:pt x="27561" y="5948"/>
                                  <a:pt x="29332" y="4637"/>
                                  <a:pt x="31237" y="3770"/>
                                </a:cubicBezTo>
                                <a:cubicBezTo>
                                  <a:pt x="33152" y="2902"/>
                                  <a:pt x="35208" y="2556"/>
                                  <a:pt x="37404" y="2722"/>
                                </a:cubicBezTo>
                                <a:cubicBezTo>
                                  <a:pt x="41166" y="3010"/>
                                  <a:pt x="44265" y="4625"/>
                                  <a:pt x="46699" y="7596"/>
                                </a:cubicBezTo>
                                <a:cubicBezTo>
                                  <a:pt x="49140" y="10551"/>
                                  <a:pt x="50194" y="14126"/>
                                  <a:pt x="49874" y="18328"/>
                                </a:cubicBezTo>
                                <a:cubicBezTo>
                                  <a:pt x="49755" y="19862"/>
                                  <a:pt x="49468" y="21330"/>
                                  <a:pt x="48989" y="22737"/>
                                </a:cubicBezTo>
                                <a:cubicBezTo>
                                  <a:pt x="48621" y="23810"/>
                                  <a:pt x="48010" y="25099"/>
                                  <a:pt x="47141" y="26612"/>
                                </a:cubicBezTo>
                                <a:cubicBezTo>
                                  <a:pt x="46274" y="28119"/>
                                  <a:pt x="45824" y="29185"/>
                                  <a:pt x="45777" y="29814"/>
                                </a:cubicBezTo>
                                <a:cubicBezTo>
                                  <a:pt x="45730" y="30417"/>
                                  <a:pt x="45875" y="30910"/>
                                  <a:pt x="46217" y="31280"/>
                                </a:cubicBezTo>
                                <a:cubicBezTo>
                                  <a:pt x="46558" y="31651"/>
                                  <a:pt x="47422" y="32052"/>
                                  <a:pt x="48801" y="32454"/>
                                </a:cubicBezTo>
                                <a:lnTo>
                                  <a:pt x="48718" y="33523"/>
                                </a:lnTo>
                                <a:lnTo>
                                  <a:pt x="32950" y="32681"/>
                                </a:lnTo>
                                <a:lnTo>
                                  <a:pt x="33062" y="31259"/>
                                </a:lnTo>
                                <a:cubicBezTo>
                                  <a:pt x="37051" y="30880"/>
                                  <a:pt x="40345" y="29473"/>
                                  <a:pt x="42948" y="27019"/>
                                </a:cubicBezTo>
                                <a:cubicBezTo>
                                  <a:pt x="45547" y="24556"/>
                                  <a:pt x="46958" y="21799"/>
                                  <a:pt x="47192" y="18734"/>
                                </a:cubicBezTo>
                                <a:cubicBezTo>
                                  <a:pt x="47372" y="16362"/>
                                  <a:pt x="46890" y="14440"/>
                                  <a:pt x="45720" y="12963"/>
                                </a:cubicBezTo>
                                <a:cubicBezTo>
                                  <a:pt x="44571" y="11477"/>
                                  <a:pt x="43163" y="10681"/>
                                  <a:pt x="41521" y="10555"/>
                                </a:cubicBezTo>
                                <a:cubicBezTo>
                                  <a:pt x="40477" y="10479"/>
                                  <a:pt x="39535" y="10659"/>
                                  <a:pt x="38678" y="11081"/>
                                </a:cubicBezTo>
                                <a:cubicBezTo>
                                  <a:pt x="37548" y="11660"/>
                                  <a:pt x="36384" y="12657"/>
                                  <a:pt x="35204" y="14076"/>
                                </a:cubicBezTo>
                                <a:cubicBezTo>
                                  <a:pt x="34359" y="15109"/>
                                  <a:pt x="32803" y="17521"/>
                                  <a:pt x="30556" y="21316"/>
                                </a:cubicBezTo>
                                <a:cubicBezTo>
                                  <a:pt x="27432" y="26639"/>
                                  <a:pt x="24583" y="30176"/>
                                  <a:pt x="22028" y="31910"/>
                                </a:cubicBezTo>
                                <a:cubicBezTo>
                                  <a:pt x="19472" y="33639"/>
                                  <a:pt x="16650" y="34376"/>
                                  <a:pt x="13539" y="34143"/>
                                </a:cubicBezTo>
                                <a:cubicBezTo>
                                  <a:pt x="9597" y="33843"/>
                                  <a:pt x="6336" y="32044"/>
                                  <a:pt x="3729" y="28749"/>
                                </a:cubicBezTo>
                                <a:cubicBezTo>
                                  <a:pt x="1126" y="25463"/>
                                  <a:pt x="0" y="21449"/>
                                  <a:pt x="359" y="16711"/>
                                </a:cubicBezTo>
                                <a:cubicBezTo>
                                  <a:pt x="471" y="15228"/>
                                  <a:pt x="734" y="13828"/>
                                  <a:pt x="1130" y="12535"/>
                                </a:cubicBezTo>
                                <a:cubicBezTo>
                                  <a:pt x="1529" y="11228"/>
                                  <a:pt x="2224" y="9608"/>
                                  <a:pt x="3218" y="7679"/>
                                </a:cubicBezTo>
                                <a:cubicBezTo>
                                  <a:pt x="3769" y="6599"/>
                                  <a:pt x="4060" y="5703"/>
                                  <a:pt x="4119" y="4975"/>
                                </a:cubicBezTo>
                                <a:cubicBezTo>
                                  <a:pt x="4164" y="4374"/>
                                  <a:pt x="3974" y="3726"/>
                                  <a:pt x="3560" y="3013"/>
                                </a:cubicBezTo>
                                <a:cubicBezTo>
                                  <a:pt x="3138" y="2304"/>
                                  <a:pt x="2465" y="1699"/>
                                  <a:pt x="1541" y="1209"/>
                                </a:cubicBezTo>
                                <a:lnTo>
                                  <a:pt x="16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14" name="Shape 49"/>
                        <wps:cNvSpPr/>
                        <wps:spPr>
                          <a:xfrm>
                            <a:off x="57503" y="789489"/>
                            <a:ext cx="11692" cy="16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" h="16190">
                                <a:moveTo>
                                  <a:pt x="11692" y="0"/>
                                </a:moveTo>
                                <a:lnTo>
                                  <a:pt x="11692" y="16190"/>
                                </a:lnTo>
                                <a:lnTo>
                                  <a:pt x="0" y="790"/>
                                </a:lnTo>
                                <a:lnTo>
                                  <a:pt x="940" y="81"/>
                                </a:lnTo>
                                <a:lnTo>
                                  <a:pt x="1854" y="1283"/>
                                </a:lnTo>
                                <a:cubicBezTo>
                                  <a:pt x="2657" y="2342"/>
                                  <a:pt x="3499" y="3046"/>
                                  <a:pt x="4366" y="3403"/>
                                </a:cubicBezTo>
                                <a:cubicBezTo>
                                  <a:pt x="4975" y="3680"/>
                                  <a:pt x="5681" y="3710"/>
                                  <a:pt x="6487" y="3490"/>
                                </a:cubicBezTo>
                                <a:cubicBezTo>
                                  <a:pt x="7062" y="3356"/>
                                  <a:pt x="8283" y="2593"/>
                                  <a:pt x="10131" y="1186"/>
                                </a:cubicBezTo>
                                <a:lnTo>
                                  <a:pt x="116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15" name="Shape 50"/>
                        <wps:cNvSpPr/>
                        <wps:spPr>
                          <a:xfrm>
                            <a:off x="29818" y="728323"/>
                            <a:ext cx="39377" cy="58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377" h="58730">
                                <a:moveTo>
                                  <a:pt x="39377" y="0"/>
                                </a:moveTo>
                                <a:lnTo>
                                  <a:pt x="39377" y="12909"/>
                                </a:lnTo>
                                <a:lnTo>
                                  <a:pt x="28790" y="19087"/>
                                </a:lnTo>
                                <a:lnTo>
                                  <a:pt x="29759" y="20751"/>
                                </a:lnTo>
                                <a:cubicBezTo>
                                  <a:pt x="31339" y="23464"/>
                                  <a:pt x="32779" y="25350"/>
                                  <a:pt x="34053" y="26414"/>
                                </a:cubicBezTo>
                                <a:cubicBezTo>
                                  <a:pt x="35338" y="27468"/>
                                  <a:pt x="36854" y="28004"/>
                                  <a:pt x="38585" y="28019"/>
                                </a:cubicBezTo>
                                <a:lnTo>
                                  <a:pt x="39377" y="27771"/>
                                </a:lnTo>
                                <a:lnTo>
                                  <a:pt x="39377" y="35867"/>
                                </a:lnTo>
                                <a:lnTo>
                                  <a:pt x="34881" y="32828"/>
                                </a:lnTo>
                                <a:lnTo>
                                  <a:pt x="26996" y="50169"/>
                                </a:lnTo>
                                <a:cubicBezTo>
                                  <a:pt x="26003" y="52431"/>
                                  <a:pt x="25450" y="53956"/>
                                  <a:pt x="25326" y="54739"/>
                                </a:cubicBezTo>
                                <a:cubicBezTo>
                                  <a:pt x="25201" y="55887"/>
                                  <a:pt x="25417" y="57013"/>
                                  <a:pt x="25972" y="58100"/>
                                </a:cubicBezTo>
                                <a:lnTo>
                                  <a:pt x="24895" y="58730"/>
                                </a:lnTo>
                                <a:lnTo>
                                  <a:pt x="17609" y="46246"/>
                                </a:lnTo>
                                <a:lnTo>
                                  <a:pt x="28214" y="22913"/>
                                </a:lnTo>
                                <a:lnTo>
                                  <a:pt x="26692" y="20307"/>
                                </a:lnTo>
                                <a:lnTo>
                                  <a:pt x="15505" y="26838"/>
                                </a:lnTo>
                                <a:cubicBezTo>
                                  <a:pt x="13367" y="28084"/>
                                  <a:pt x="12093" y="29002"/>
                                  <a:pt x="11701" y="29595"/>
                                </a:cubicBezTo>
                                <a:cubicBezTo>
                                  <a:pt x="11294" y="30180"/>
                                  <a:pt x="11125" y="30906"/>
                                  <a:pt x="11182" y="31755"/>
                                </a:cubicBezTo>
                                <a:cubicBezTo>
                                  <a:pt x="11243" y="32617"/>
                                  <a:pt x="11794" y="33948"/>
                                  <a:pt x="12852" y="35766"/>
                                </a:cubicBezTo>
                                <a:lnTo>
                                  <a:pt x="11834" y="36357"/>
                                </a:lnTo>
                                <a:lnTo>
                                  <a:pt x="0" y="16073"/>
                                </a:lnTo>
                                <a:lnTo>
                                  <a:pt x="1016" y="15480"/>
                                </a:lnTo>
                                <a:cubicBezTo>
                                  <a:pt x="2092" y="17315"/>
                                  <a:pt x="2985" y="18465"/>
                                  <a:pt x="3701" y="18914"/>
                                </a:cubicBezTo>
                                <a:cubicBezTo>
                                  <a:pt x="4425" y="19376"/>
                                  <a:pt x="5141" y="19569"/>
                                  <a:pt x="5833" y="19515"/>
                                </a:cubicBezTo>
                                <a:cubicBezTo>
                                  <a:pt x="6538" y="19465"/>
                                  <a:pt x="7960" y="18810"/>
                                  <a:pt x="10091" y="17564"/>
                                </a:cubicBezTo>
                                <a:lnTo>
                                  <a:pt x="36001" y="2443"/>
                                </a:lnTo>
                                <a:lnTo>
                                  <a:pt x="393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16" name="Shape 51"/>
                        <wps:cNvSpPr/>
                        <wps:spPr>
                          <a:xfrm>
                            <a:off x="68468" y="721418"/>
                            <a:ext cx="727" cy="2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7" h="2169">
                                <a:moveTo>
                                  <a:pt x="727" y="0"/>
                                </a:moveTo>
                                <a:lnTo>
                                  <a:pt x="727" y="2169"/>
                                </a:lnTo>
                                <a:lnTo>
                                  <a:pt x="0" y="424"/>
                                </a:lnTo>
                                <a:lnTo>
                                  <a:pt x="7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17" name="Shape 52"/>
                        <wps:cNvSpPr/>
                        <wps:spPr>
                          <a:xfrm>
                            <a:off x="86403" y="794735"/>
                            <a:ext cx="37716" cy="48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16" h="48751">
                                <a:moveTo>
                                  <a:pt x="32934" y="0"/>
                                </a:moveTo>
                                <a:lnTo>
                                  <a:pt x="37716" y="4919"/>
                                </a:lnTo>
                                <a:lnTo>
                                  <a:pt x="37716" y="19021"/>
                                </a:lnTo>
                                <a:lnTo>
                                  <a:pt x="28621" y="27861"/>
                                </a:lnTo>
                                <a:cubicBezTo>
                                  <a:pt x="29110" y="28429"/>
                                  <a:pt x="29488" y="28855"/>
                                  <a:pt x="29755" y="29125"/>
                                </a:cubicBezTo>
                                <a:cubicBezTo>
                                  <a:pt x="31676" y="31105"/>
                                  <a:pt x="33750" y="32065"/>
                                  <a:pt x="35965" y="31990"/>
                                </a:cubicBezTo>
                                <a:lnTo>
                                  <a:pt x="37716" y="31067"/>
                                </a:lnTo>
                                <a:lnTo>
                                  <a:pt x="37716" y="37874"/>
                                </a:lnTo>
                                <a:lnTo>
                                  <a:pt x="35053" y="37098"/>
                                </a:lnTo>
                                <a:cubicBezTo>
                                  <a:pt x="33146" y="35914"/>
                                  <a:pt x="30367" y="33437"/>
                                  <a:pt x="26731" y="29701"/>
                                </a:cubicBezTo>
                                <a:lnTo>
                                  <a:pt x="17593" y="38577"/>
                                </a:lnTo>
                                <a:cubicBezTo>
                                  <a:pt x="15794" y="40328"/>
                                  <a:pt x="14775" y="41530"/>
                                  <a:pt x="14530" y="42204"/>
                                </a:cubicBezTo>
                                <a:cubicBezTo>
                                  <a:pt x="14271" y="42865"/>
                                  <a:pt x="14275" y="43618"/>
                                  <a:pt x="14544" y="44456"/>
                                </a:cubicBezTo>
                                <a:cubicBezTo>
                                  <a:pt x="14807" y="45278"/>
                                  <a:pt x="15668" y="46437"/>
                                  <a:pt x="17118" y="47927"/>
                                </a:cubicBezTo>
                                <a:lnTo>
                                  <a:pt x="16273" y="48751"/>
                                </a:lnTo>
                                <a:lnTo>
                                  <a:pt x="0" y="32008"/>
                                </a:lnTo>
                                <a:lnTo>
                                  <a:pt x="847" y="31187"/>
                                </a:lnTo>
                                <a:cubicBezTo>
                                  <a:pt x="2329" y="32710"/>
                                  <a:pt x="3471" y="33610"/>
                                  <a:pt x="4285" y="33870"/>
                                </a:cubicBezTo>
                                <a:cubicBezTo>
                                  <a:pt x="5098" y="34135"/>
                                  <a:pt x="5839" y="34157"/>
                                  <a:pt x="6506" y="33930"/>
                                </a:cubicBezTo>
                                <a:cubicBezTo>
                                  <a:pt x="7179" y="33711"/>
                                  <a:pt x="8410" y="32724"/>
                                  <a:pt x="10207" y="30978"/>
                                </a:cubicBezTo>
                                <a:lnTo>
                                  <a:pt x="31615" y="10170"/>
                                </a:lnTo>
                                <a:cubicBezTo>
                                  <a:pt x="33412" y="8424"/>
                                  <a:pt x="34431" y="7223"/>
                                  <a:pt x="34682" y="6549"/>
                                </a:cubicBezTo>
                                <a:cubicBezTo>
                                  <a:pt x="34935" y="5883"/>
                                  <a:pt x="34939" y="5137"/>
                                  <a:pt x="34680" y="4309"/>
                                </a:cubicBezTo>
                                <a:cubicBezTo>
                                  <a:pt x="34413" y="3489"/>
                                  <a:pt x="33556" y="2329"/>
                                  <a:pt x="32088" y="822"/>
                                </a:cubicBezTo>
                                <a:lnTo>
                                  <a:pt x="329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18" name="Shape 53"/>
                        <wps:cNvSpPr/>
                        <wps:spPr>
                          <a:xfrm>
                            <a:off x="69196" y="762505"/>
                            <a:ext cx="48093" cy="59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93" h="59342">
                                <a:moveTo>
                                  <a:pt x="24887" y="0"/>
                                </a:moveTo>
                                <a:lnTo>
                                  <a:pt x="48093" y="30563"/>
                                </a:lnTo>
                                <a:lnTo>
                                  <a:pt x="37281" y="38771"/>
                                </a:lnTo>
                                <a:lnTo>
                                  <a:pt x="36486" y="37728"/>
                                </a:lnTo>
                                <a:cubicBezTo>
                                  <a:pt x="38743" y="35200"/>
                                  <a:pt x="40079" y="33030"/>
                                  <a:pt x="40515" y="31219"/>
                                </a:cubicBezTo>
                                <a:cubicBezTo>
                                  <a:pt x="40954" y="29408"/>
                                  <a:pt x="40795" y="27442"/>
                                  <a:pt x="40028" y="25311"/>
                                </a:cubicBezTo>
                                <a:cubicBezTo>
                                  <a:pt x="39593" y="24061"/>
                                  <a:pt x="38329" y="22060"/>
                                  <a:pt x="36237" y="19303"/>
                                </a:cubicBezTo>
                                <a:lnTo>
                                  <a:pt x="33347" y="15494"/>
                                </a:lnTo>
                                <a:lnTo>
                                  <a:pt x="18450" y="26805"/>
                                </a:lnTo>
                                <a:lnTo>
                                  <a:pt x="19001" y="27536"/>
                                </a:lnTo>
                                <a:cubicBezTo>
                                  <a:pt x="20769" y="29858"/>
                                  <a:pt x="22770" y="30992"/>
                                  <a:pt x="25023" y="30935"/>
                                </a:cubicBezTo>
                                <a:cubicBezTo>
                                  <a:pt x="27264" y="30869"/>
                                  <a:pt x="29917" y="29916"/>
                                  <a:pt x="32962" y="28050"/>
                                </a:cubicBezTo>
                                <a:lnTo>
                                  <a:pt x="33761" y="29098"/>
                                </a:lnTo>
                                <a:lnTo>
                                  <a:pt x="14616" y="43635"/>
                                </a:lnTo>
                                <a:lnTo>
                                  <a:pt x="13821" y="42588"/>
                                </a:lnTo>
                                <a:cubicBezTo>
                                  <a:pt x="15747" y="40791"/>
                                  <a:pt x="17107" y="39031"/>
                                  <a:pt x="17906" y="37339"/>
                                </a:cubicBezTo>
                                <a:cubicBezTo>
                                  <a:pt x="18713" y="35625"/>
                                  <a:pt x="18993" y="34145"/>
                                  <a:pt x="18760" y="32879"/>
                                </a:cubicBezTo>
                                <a:cubicBezTo>
                                  <a:pt x="18518" y="31611"/>
                                  <a:pt x="17737" y="30103"/>
                                  <a:pt x="16409" y="28353"/>
                                </a:cubicBezTo>
                                <a:lnTo>
                                  <a:pt x="6127" y="36162"/>
                                </a:lnTo>
                                <a:cubicBezTo>
                                  <a:pt x="4115" y="37691"/>
                                  <a:pt x="2956" y="38703"/>
                                  <a:pt x="2639" y="39221"/>
                                </a:cubicBezTo>
                                <a:cubicBezTo>
                                  <a:pt x="2312" y="39725"/>
                                  <a:pt x="2189" y="40326"/>
                                  <a:pt x="2261" y="41011"/>
                                </a:cubicBezTo>
                                <a:cubicBezTo>
                                  <a:pt x="2330" y="41697"/>
                                  <a:pt x="2754" y="42563"/>
                                  <a:pt x="3546" y="43607"/>
                                </a:cubicBezTo>
                                <a:lnTo>
                                  <a:pt x="5210" y="45791"/>
                                </a:lnTo>
                                <a:cubicBezTo>
                                  <a:pt x="7798" y="49201"/>
                                  <a:pt x="10671" y="51342"/>
                                  <a:pt x="13807" y="52211"/>
                                </a:cubicBezTo>
                                <a:cubicBezTo>
                                  <a:pt x="16938" y="53074"/>
                                  <a:pt x="20466" y="52732"/>
                                  <a:pt x="24379" y="51170"/>
                                </a:cubicBezTo>
                                <a:lnTo>
                                  <a:pt x="25139" y="52170"/>
                                </a:lnTo>
                                <a:lnTo>
                                  <a:pt x="12276" y="59342"/>
                                </a:lnTo>
                                <a:lnTo>
                                  <a:pt x="0" y="43173"/>
                                </a:lnTo>
                                <a:lnTo>
                                  <a:pt x="0" y="26984"/>
                                </a:lnTo>
                                <a:lnTo>
                                  <a:pt x="22547" y="9864"/>
                                </a:lnTo>
                                <a:cubicBezTo>
                                  <a:pt x="24214" y="8600"/>
                                  <a:pt x="25196" y="7779"/>
                                  <a:pt x="25513" y="7394"/>
                                </a:cubicBezTo>
                                <a:cubicBezTo>
                                  <a:pt x="26014" y="6738"/>
                                  <a:pt x="26251" y="6036"/>
                                  <a:pt x="26222" y="5294"/>
                                </a:cubicBezTo>
                                <a:cubicBezTo>
                                  <a:pt x="26212" y="4226"/>
                                  <a:pt x="25765" y="3106"/>
                                  <a:pt x="24866" y="1918"/>
                                </a:cubicBezTo>
                                <a:lnTo>
                                  <a:pt x="23948" y="712"/>
                                </a:lnTo>
                                <a:lnTo>
                                  <a:pt x="24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19" name="Shape 54"/>
                        <wps:cNvSpPr/>
                        <wps:spPr>
                          <a:xfrm>
                            <a:off x="69196" y="721249"/>
                            <a:ext cx="16827" cy="44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" h="44953">
                                <a:moveTo>
                                  <a:pt x="289" y="0"/>
                                </a:moveTo>
                                <a:lnTo>
                                  <a:pt x="11044" y="18428"/>
                                </a:lnTo>
                                <a:cubicBezTo>
                                  <a:pt x="13842" y="23223"/>
                                  <a:pt x="15555" y="26917"/>
                                  <a:pt x="16185" y="29526"/>
                                </a:cubicBezTo>
                                <a:cubicBezTo>
                                  <a:pt x="16827" y="32134"/>
                                  <a:pt x="16662" y="34668"/>
                                  <a:pt x="15682" y="37123"/>
                                </a:cubicBezTo>
                                <a:cubicBezTo>
                                  <a:pt x="14717" y="39567"/>
                                  <a:pt x="13036" y="41490"/>
                                  <a:pt x="10628" y="42890"/>
                                </a:cubicBezTo>
                                <a:cubicBezTo>
                                  <a:pt x="7708" y="44593"/>
                                  <a:pt x="4669" y="44953"/>
                                  <a:pt x="1523" y="43970"/>
                                </a:cubicBezTo>
                                <a:lnTo>
                                  <a:pt x="0" y="42941"/>
                                </a:lnTo>
                                <a:lnTo>
                                  <a:pt x="0" y="34845"/>
                                </a:lnTo>
                                <a:lnTo>
                                  <a:pt x="4928" y="33303"/>
                                </a:lnTo>
                                <a:cubicBezTo>
                                  <a:pt x="7942" y="31549"/>
                                  <a:pt x="9749" y="29542"/>
                                  <a:pt x="10361" y="27287"/>
                                </a:cubicBezTo>
                                <a:cubicBezTo>
                                  <a:pt x="10966" y="25034"/>
                                  <a:pt x="10361" y="22340"/>
                                  <a:pt x="8525" y="19203"/>
                                </a:cubicBezTo>
                                <a:lnTo>
                                  <a:pt x="6704" y="16071"/>
                                </a:lnTo>
                                <a:lnTo>
                                  <a:pt x="0" y="19983"/>
                                </a:lnTo>
                                <a:lnTo>
                                  <a:pt x="0" y="7074"/>
                                </a:lnTo>
                                <a:lnTo>
                                  <a:pt x="428" y="6764"/>
                                </a:lnTo>
                                <a:cubicBezTo>
                                  <a:pt x="835" y="6181"/>
                                  <a:pt x="997" y="5458"/>
                                  <a:pt x="947" y="4607"/>
                                </a:cubicBezTo>
                                <a:lnTo>
                                  <a:pt x="0" y="2337"/>
                                </a:lnTo>
                                <a:lnTo>
                                  <a:pt x="0" y="168"/>
                                </a:lnTo>
                                <a:lnTo>
                                  <a:pt x="2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0" name="Shape 55"/>
                        <wps:cNvSpPr/>
                        <wps:spPr>
                          <a:xfrm>
                            <a:off x="157057" y="862112"/>
                            <a:ext cx="25483" cy="42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3" h="42801">
                                <a:moveTo>
                                  <a:pt x="25483" y="0"/>
                                </a:moveTo>
                                <a:lnTo>
                                  <a:pt x="25483" y="19992"/>
                                </a:lnTo>
                                <a:lnTo>
                                  <a:pt x="18598" y="30998"/>
                                </a:lnTo>
                                <a:lnTo>
                                  <a:pt x="17697" y="32438"/>
                                </a:lnTo>
                                <a:cubicBezTo>
                                  <a:pt x="17054" y="33467"/>
                                  <a:pt x="16822" y="34410"/>
                                  <a:pt x="17014" y="35252"/>
                                </a:cubicBezTo>
                                <a:cubicBezTo>
                                  <a:pt x="17205" y="36106"/>
                                  <a:pt x="17802" y="36848"/>
                                  <a:pt x="18821" y="37485"/>
                                </a:cubicBezTo>
                                <a:cubicBezTo>
                                  <a:pt x="20326" y="38425"/>
                                  <a:pt x="21920" y="38947"/>
                                  <a:pt x="23619" y="39065"/>
                                </a:cubicBezTo>
                                <a:lnTo>
                                  <a:pt x="25483" y="38625"/>
                                </a:lnTo>
                                <a:lnTo>
                                  <a:pt x="25483" y="42801"/>
                                </a:lnTo>
                                <a:lnTo>
                                  <a:pt x="19768" y="41099"/>
                                </a:lnTo>
                                <a:lnTo>
                                  <a:pt x="0" y="28737"/>
                                </a:lnTo>
                                <a:lnTo>
                                  <a:pt x="620" y="27739"/>
                                </a:lnTo>
                                <a:cubicBezTo>
                                  <a:pt x="2423" y="28863"/>
                                  <a:pt x="3752" y="29464"/>
                                  <a:pt x="4601" y="29519"/>
                                </a:cubicBezTo>
                                <a:cubicBezTo>
                                  <a:pt x="5457" y="29590"/>
                                  <a:pt x="6181" y="29432"/>
                                  <a:pt x="6772" y="29050"/>
                                </a:cubicBezTo>
                                <a:cubicBezTo>
                                  <a:pt x="7374" y="28675"/>
                                  <a:pt x="8331" y="27426"/>
                                  <a:pt x="9660" y="25306"/>
                                </a:cubicBezTo>
                                <a:lnTo>
                                  <a:pt x="254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1" name="Shape 56"/>
                        <wps:cNvSpPr/>
                        <wps:spPr>
                          <a:xfrm>
                            <a:off x="180778" y="851907"/>
                            <a:ext cx="1762" cy="2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2" h="2456">
                                <a:moveTo>
                                  <a:pt x="622" y="0"/>
                                </a:moveTo>
                                <a:lnTo>
                                  <a:pt x="1762" y="713"/>
                                </a:lnTo>
                                <a:lnTo>
                                  <a:pt x="1762" y="2456"/>
                                </a:lnTo>
                                <a:lnTo>
                                  <a:pt x="0" y="997"/>
                                </a:lnTo>
                                <a:lnTo>
                                  <a:pt x="6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2" name="Shape 57"/>
                        <wps:cNvSpPr/>
                        <wps:spPr>
                          <a:xfrm>
                            <a:off x="125463" y="822707"/>
                            <a:ext cx="56585" cy="560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85" h="56082">
                                <a:moveTo>
                                  <a:pt x="21827" y="0"/>
                                </a:moveTo>
                                <a:lnTo>
                                  <a:pt x="39284" y="16024"/>
                                </a:lnTo>
                                <a:lnTo>
                                  <a:pt x="38489" y="16888"/>
                                </a:lnTo>
                                <a:lnTo>
                                  <a:pt x="37610" y="16086"/>
                                </a:lnTo>
                                <a:cubicBezTo>
                                  <a:pt x="36292" y="14875"/>
                                  <a:pt x="35263" y="14184"/>
                                  <a:pt x="34513" y="14012"/>
                                </a:cubicBezTo>
                                <a:cubicBezTo>
                                  <a:pt x="33768" y="13832"/>
                                  <a:pt x="33070" y="13896"/>
                                  <a:pt x="32422" y="14192"/>
                                </a:cubicBezTo>
                                <a:cubicBezTo>
                                  <a:pt x="31763" y="14483"/>
                                  <a:pt x="30546" y="15607"/>
                                  <a:pt x="28757" y="17554"/>
                                </a:cubicBezTo>
                                <a:lnTo>
                                  <a:pt x="13565" y="34107"/>
                                </a:lnTo>
                                <a:cubicBezTo>
                                  <a:pt x="10786" y="37131"/>
                                  <a:pt x="9183" y="39341"/>
                                  <a:pt x="8734" y="40734"/>
                                </a:cubicBezTo>
                                <a:cubicBezTo>
                                  <a:pt x="8292" y="42142"/>
                                  <a:pt x="8294" y="43636"/>
                                  <a:pt x="8738" y="45252"/>
                                </a:cubicBezTo>
                                <a:cubicBezTo>
                                  <a:pt x="9195" y="46858"/>
                                  <a:pt x="10225" y="48399"/>
                                  <a:pt x="11812" y="49860"/>
                                </a:cubicBezTo>
                                <a:cubicBezTo>
                                  <a:pt x="13641" y="51542"/>
                                  <a:pt x="15574" y="52560"/>
                                  <a:pt x="17615" y="52913"/>
                                </a:cubicBezTo>
                                <a:cubicBezTo>
                                  <a:pt x="19656" y="53270"/>
                                  <a:pt x="21659" y="53017"/>
                                  <a:pt x="23619" y="52157"/>
                                </a:cubicBezTo>
                                <a:cubicBezTo>
                                  <a:pt x="25589" y="51296"/>
                                  <a:pt x="28221" y="49075"/>
                                  <a:pt x="31515" y="45486"/>
                                </a:cubicBezTo>
                                <a:lnTo>
                                  <a:pt x="44169" y="31702"/>
                                </a:lnTo>
                                <a:cubicBezTo>
                                  <a:pt x="45565" y="30179"/>
                                  <a:pt x="46412" y="28934"/>
                                  <a:pt x="46693" y="27998"/>
                                </a:cubicBezTo>
                                <a:cubicBezTo>
                                  <a:pt x="46980" y="27055"/>
                                  <a:pt x="46991" y="26234"/>
                                  <a:pt x="46740" y="25536"/>
                                </a:cubicBezTo>
                                <a:cubicBezTo>
                                  <a:pt x="46344" y="24463"/>
                                  <a:pt x="45469" y="23303"/>
                                  <a:pt x="44101" y="22044"/>
                                </a:cubicBezTo>
                                <a:lnTo>
                                  <a:pt x="44892" y="21176"/>
                                </a:lnTo>
                                <a:lnTo>
                                  <a:pt x="56585" y="31903"/>
                                </a:lnTo>
                                <a:lnTo>
                                  <a:pt x="55786" y="32771"/>
                                </a:lnTo>
                                <a:lnTo>
                                  <a:pt x="55088" y="32131"/>
                                </a:lnTo>
                                <a:cubicBezTo>
                                  <a:pt x="54141" y="31263"/>
                                  <a:pt x="53184" y="30742"/>
                                  <a:pt x="52205" y="30546"/>
                                </a:cubicBezTo>
                                <a:cubicBezTo>
                                  <a:pt x="51222" y="30352"/>
                                  <a:pt x="50231" y="30511"/>
                                  <a:pt x="49242" y="31024"/>
                                </a:cubicBezTo>
                                <a:cubicBezTo>
                                  <a:pt x="48536" y="31368"/>
                                  <a:pt x="47542" y="32224"/>
                                  <a:pt x="46261" y="33620"/>
                                </a:cubicBezTo>
                                <a:lnTo>
                                  <a:pt x="34478" y="46462"/>
                                </a:lnTo>
                                <a:cubicBezTo>
                                  <a:pt x="30827" y="50436"/>
                                  <a:pt x="27932" y="53056"/>
                                  <a:pt x="25798" y="54346"/>
                                </a:cubicBezTo>
                                <a:cubicBezTo>
                                  <a:pt x="23645" y="55627"/>
                                  <a:pt x="20898" y="56082"/>
                                  <a:pt x="17511" y="55707"/>
                                </a:cubicBezTo>
                                <a:cubicBezTo>
                                  <a:pt x="14124" y="55318"/>
                                  <a:pt x="10688" y="53529"/>
                                  <a:pt x="7182" y="50311"/>
                                </a:cubicBezTo>
                                <a:cubicBezTo>
                                  <a:pt x="4256" y="47629"/>
                                  <a:pt x="2362" y="45166"/>
                                  <a:pt x="1491" y="42923"/>
                                </a:cubicBezTo>
                                <a:cubicBezTo>
                                  <a:pt x="288" y="39864"/>
                                  <a:pt x="0" y="37088"/>
                                  <a:pt x="638" y="34603"/>
                                </a:cubicBezTo>
                                <a:cubicBezTo>
                                  <a:pt x="1267" y="32124"/>
                                  <a:pt x="2866" y="29474"/>
                                  <a:pt x="5443" y="26666"/>
                                </a:cubicBezTo>
                                <a:lnTo>
                                  <a:pt x="20643" y="10106"/>
                                </a:lnTo>
                                <a:cubicBezTo>
                                  <a:pt x="22446" y="8141"/>
                                  <a:pt x="23451" y="6822"/>
                                  <a:pt x="23674" y="6153"/>
                                </a:cubicBezTo>
                                <a:cubicBezTo>
                                  <a:pt x="23894" y="5469"/>
                                  <a:pt x="23880" y="4752"/>
                                  <a:pt x="23609" y="3971"/>
                                </a:cubicBezTo>
                                <a:cubicBezTo>
                                  <a:pt x="23329" y="3201"/>
                                  <a:pt x="22475" y="2164"/>
                                  <a:pt x="21031" y="875"/>
                                </a:cubicBezTo>
                                <a:lnTo>
                                  <a:pt x="218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3" name="Shape 58"/>
                        <wps:cNvSpPr/>
                        <wps:spPr>
                          <a:xfrm>
                            <a:off x="124119" y="799655"/>
                            <a:ext cx="16853" cy="34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53" h="34641">
                                <a:moveTo>
                                  <a:pt x="0" y="0"/>
                                </a:moveTo>
                                <a:lnTo>
                                  <a:pt x="9175" y="9438"/>
                                </a:lnTo>
                                <a:cubicBezTo>
                                  <a:pt x="13769" y="14165"/>
                                  <a:pt x="16220" y="18380"/>
                                  <a:pt x="16540" y="22067"/>
                                </a:cubicBezTo>
                                <a:cubicBezTo>
                                  <a:pt x="16853" y="25768"/>
                                  <a:pt x="15745" y="28838"/>
                                  <a:pt x="13217" y="31293"/>
                                </a:cubicBezTo>
                                <a:cubicBezTo>
                                  <a:pt x="11079" y="33378"/>
                                  <a:pt x="8606" y="34494"/>
                                  <a:pt x="5783" y="34641"/>
                                </a:cubicBezTo>
                                <a:lnTo>
                                  <a:pt x="0" y="32955"/>
                                </a:lnTo>
                                <a:lnTo>
                                  <a:pt x="0" y="26148"/>
                                </a:lnTo>
                                <a:lnTo>
                                  <a:pt x="5276" y="23367"/>
                                </a:lnTo>
                                <a:cubicBezTo>
                                  <a:pt x="7727" y="20984"/>
                                  <a:pt x="8995" y="18712"/>
                                  <a:pt x="9089" y="16538"/>
                                </a:cubicBezTo>
                                <a:cubicBezTo>
                                  <a:pt x="9185" y="14369"/>
                                  <a:pt x="8196" y="12207"/>
                                  <a:pt x="6132" y="10090"/>
                                </a:cubicBezTo>
                                <a:lnTo>
                                  <a:pt x="5161" y="9085"/>
                                </a:lnTo>
                                <a:lnTo>
                                  <a:pt x="0" y="141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" name="Shape 59"/>
                        <wps:cNvSpPr/>
                        <wps:spPr>
                          <a:xfrm>
                            <a:off x="182540" y="852620"/>
                            <a:ext cx="10598" cy="549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8" h="54987">
                                <a:moveTo>
                                  <a:pt x="0" y="0"/>
                                </a:moveTo>
                                <a:lnTo>
                                  <a:pt x="10598" y="6626"/>
                                </a:lnTo>
                                <a:lnTo>
                                  <a:pt x="10598" y="12532"/>
                                </a:lnTo>
                                <a:lnTo>
                                  <a:pt x="2309" y="25787"/>
                                </a:lnTo>
                                <a:cubicBezTo>
                                  <a:pt x="5049" y="27500"/>
                                  <a:pt x="7266" y="28465"/>
                                  <a:pt x="8954" y="28664"/>
                                </a:cubicBezTo>
                                <a:lnTo>
                                  <a:pt x="10598" y="28411"/>
                                </a:lnTo>
                                <a:lnTo>
                                  <a:pt x="10598" y="54016"/>
                                </a:lnTo>
                                <a:lnTo>
                                  <a:pt x="9048" y="54987"/>
                                </a:lnTo>
                                <a:lnTo>
                                  <a:pt x="0" y="52293"/>
                                </a:lnTo>
                                <a:lnTo>
                                  <a:pt x="0" y="48117"/>
                                </a:lnTo>
                                <a:lnTo>
                                  <a:pt x="2892" y="47434"/>
                                </a:lnTo>
                                <a:cubicBezTo>
                                  <a:pt x="4372" y="46573"/>
                                  <a:pt x="5610" y="45350"/>
                                  <a:pt x="6597" y="43777"/>
                                </a:cubicBezTo>
                                <a:cubicBezTo>
                                  <a:pt x="7731" y="41961"/>
                                  <a:pt x="8361" y="40101"/>
                                  <a:pt x="8512" y="38189"/>
                                </a:cubicBezTo>
                                <a:cubicBezTo>
                                  <a:pt x="8648" y="36273"/>
                                  <a:pt x="8167" y="34556"/>
                                  <a:pt x="7046" y="33041"/>
                                </a:cubicBezTo>
                                <a:cubicBezTo>
                                  <a:pt x="5926" y="31519"/>
                                  <a:pt x="3882" y="29851"/>
                                  <a:pt x="916" y="28020"/>
                                </a:cubicBezTo>
                                <a:lnTo>
                                  <a:pt x="0" y="29484"/>
                                </a:lnTo>
                                <a:lnTo>
                                  <a:pt x="0" y="9492"/>
                                </a:lnTo>
                                <a:lnTo>
                                  <a:pt x="8" y="9479"/>
                                </a:lnTo>
                                <a:cubicBezTo>
                                  <a:pt x="1333" y="7352"/>
                                  <a:pt x="2043" y="5944"/>
                                  <a:pt x="2118" y="5231"/>
                                </a:cubicBezTo>
                                <a:cubicBezTo>
                                  <a:pt x="2204" y="4526"/>
                                  <a:pt x="2021" y="3795"/>
                                  <a:pt x="1585" y="3057"/>
                                </a:cubicBezTo>
                                <a:lnTo>
                                  <a:pt x="0" y="17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59" name="Shape 60"/>
                        <wps:cNvSpPr/>
                        <wps:spPr>
                          <a:xfrm>
                            <a:off x="310231" y="930167"/>
                            <a:ext cx="22442" cy="30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42" h="30864">
                                <a:moveTo>
                                  <a:pt x="22442" y="0"/>
                                </a:moveTo>
                                <a:lnTo>
                                  <a:pt x="22442" y="4792"/>
                                </a:lnTo>
                                <a:lnTo>
                                  <a:pt x="15606" y="15160"/>
                                </a:lnTo>
                                <a:lnTo>
                                  <a:pt x="22442" y="16276"/>
                                </a:lnTo>
                                <a:lnTo>
                                  <a:pt x="22442" y="18806"/>
                                </a:lnTo>
                                <a:lnTo>
                                  <a:pt x="14097" y="17444"/>
                                </a:lnTo>
                                <a:lnTo>
                                  <a:pt x="11405" y="21539"/>
                                </a:lnTo>
                                <a:cubicBezTo>
                                  <a:pt x="10533" y="22918"/>
                                  <a:pt x="10025" y="24100"/>
                                  <a:pt x="9867" y="25071"/>
                                </a:cubicBezTo>
                                <a:cubicBezTo>
                                  <a:pt x="9658" y="26356"/>
                                  <a:pt x="10015" y="27386"/>
                                  <a:pt x="10930" y="28167"/>
                                </a:cubicBezTo>
                                <a:cubicBezTo>
                                  <a:pt x="11477" y="28616"/>
                                  <a:pt x="12913" y="29135"/>
                                  <a:pt x="15243" y="29704"/>
                                </a:cubicBezTo>
                                <a:lnTo>
                                  <a:pt x="15055" y="30864"/>
                                </a:lnTo>
                                <a:lnTo>
                                  <a:pt x="0" y="28405"/>
                                </a:lnTo>
                                <a:lnTo>
                                  <a:pt x="194" y="27241"/>
                                </a:lnTo>
                                <a:cubicBezTo>
                                  <a:pt x="1850" y="27257"/>
                                  <a:pt x="3305" y="26796"/>
                                  <a:pt x="4521" y="25856"/>
                                </a:cubicBezTo>
                                <a:cubicBezTo>
                                  <a:pt x="5752" y="24912"/>
                                  <a:pt x="7427" y="22825"/>
                                  <a:pt x="9521" y="19584"/>
                                </a:cubicBezTo>
                                <a:lnTo>
                                  <a:pt x="224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0" name="Shape 61"/>
                        <wps:cNvSpPr/>
                        <wps:spPr>
                          <a:xfrm>
                            <a:off x="268643" y="906498"/>
                            <a:ext cx="49525" cy="48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25" h="48708">
                                <a:moveTo>
                                  <a:pt x="18997" y="1073"/>
                                </a:moveTo>
                                <a:cubicBezTo>
                                  <a:pt x="23306" y="0"/>
                                  <a:pt x="27565" y="29"/>
                                  <a:pt x="31788" y="1170"/>
                                </a:cubicBezTo>
                                <a:cubicBezTo>
                                  <a:pt x="34902" y="2008"/>
                                  <a:pt x="37995" y="3575"/>
                                  <a:pt x="41087" y="5857"/>
                                </a:cubicBezTo>
                                <a:cubicBezTo>
                                  <a:pt x="42875" y="7189"/>
                                  <a:pt x="44042" y="7924"/>
                                  <a:pt x="44578" y="8071"/>
                                </a:cubicBezTo>
                                <a:cubicBezTo>
                                  <a:pt x="45277" y="8258"/>
                                  <a:pt x="45950" y="8168"/>
                                  <a:pt x="46598" y="7793"/>
                                </a:cubicBezTo>
                                <a:cubicBezTo>
                                  <a:pt x="47253" y="7415"/>
                                  <a:pt x="47794" y="6689"/>
                                  <a:pt x="48254" y="5619"/>
                                </a:cubicBezTo>
                                <a:lnTo>
                                  <a:pt x="49525" y="5961"/>
                                </a:lnTo>
                                <a:lnTo>
                                  <a:pt x="45367" y="21343"/>
                                </a:lnTo>
                                <a:lnTo>
                                  <a:pt x="44096" y="21002"/>
                                </a:lnTo>
                                <a:cubicBezTo>
                                  <a:pt x="44225" y="16707"/>
                                  <a:pt x="43293" y="13129"/>
                                  <a:pt x="41266" y="10274"/>
                                </a:cubicBezTo>
                                <a:cubicBezTo>
                                  <a:pt x="39239" y="7415"/>
                                  <a:pt x="36576" y="5547"/>
                                  <a:pt x="33278" y="4658"/>
                                </a:cubicBezTo>
                                <a:cubicBezTo>
                                  <a:pt x="30521" y="3912"/>
                                  <a:pt x="27777" y="4017"/>
                                  <a:pt x="25042" y="4990"/>
                                </a:cubicBezTo>
                                <a:cubicBezTo>
                                  <a:pt x="22316" y="5965"/>
                                  <a:pt x="20070" y="7592"/>
                                  <a:pt x="18306" y="9878"/>
                                </a:cubicBezTo>
                                <a:cubicBezTo>
                                  <a:pt x="16037" y="12809"/>
                                  <a:pt x="14371" y="16290"/>
                                  <a:pt x="13277" y="20324"/>
                                </a:cubicBezTo>
                                <a:cubicBezTo>
                                  <a:pt x="12207" y="24292"/>
                                  <a:pt x="11728" y="28050"/>
                                  <a:pt x="11836" y="31586"/>
                                </a:cubicBezTo>
                                <a:cubicBezTo>
                                  <a:pt x="11966" y="35110"/>
                                  <a:pt x="12855" y="38005"/>
                                  <a:pt x="14536" y="40241"/>
                                </a:cubicBezTo>
                                <a:cubicBezTo>
                                  <a:pt x="16206" y="42487"/>
                                  <a:pt x="18749" y="44071"/>
                                  <a:pt x="22136" y="44988"/>
                                </a:cubicBezTo>
                                <a:cubicBezTo>
                                  <a:pt x="24922" y="45741"/>
                                  <a:pt x="27630" y="45816"/>
                                  <a:pt x="30279" y="45227"/>
                                </a:cubicBezTo>
                                <a:cubicBezTo>
                                  <a:pt x="32915" y="44625"/>
                                  <a:pt x="35924" y="43189"/>
                                  <a:pt x="39290" y="40892"/>
                                </a:cubicBezTo>
                                <a:lnTo>
                                  <a:pt x="38260" y="44703"/>
                                </a:lnTo>
                                <a:cubicBezTo>
                                  <a:pt x="35085" y="46634"/>
                                  <a:pt x="31993" y="47815"/>
                                  <a:pt x="28986" y="48264"/>
                                </a:cubicBezTo>
                                <a:cubicBezTo>
                                  <a:pt x="25984" y="48708"/>
                                  <a:pt x="22697" y="48441"/>
                                  <a:pt x="19108" y="47468"/>
                                </a:cubicBezTo>
                                <a:cubicBezTo>
                                  <a:pt x="14385" y="46191"/>
                                  <a:pt x="10451" y="44114"/>
                                  <a:pt x="7304" y="41230"/>
                                </a:cubicBezTo>
                                <a:cubicBezTo>
                                  <a:pt x="4154" y="38347"/>
                                  <a:pt x="2059" y="34847"/>
                                  <a:pt x="1032" y="30769"/>
                                </a:cubicBezTo>
                                <a:cubicBezTo>
                                  <a:pt x="0" y="26676"/>
                                  <a:pt x="29" y="22629"/>
                                  <a:pt x="1109" y="18615"/>
                                </a:cubicBezTo>
                                <a:cubicBezTo>
                                  <a:pt x="2253" y="14393"/>
                                  <a:pt x="4442" y="10677"/>
                                  <a:pt x="7671" y="7484"/>
                                </a:cubicBezTo>
                                <a:cubicBezTo>
                                  <a:pt x="10900" y="4291"/>
                                  <a:pt x="14674" y="2156"/>
                                  <a:pt x="18997" y="107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1" name="Shape 62"/>
                        <wps:cNvSpPr/>
                        <wps:spPr>
                          <a:xfrm>
                            <a:off x="237780" y="892659"/>
                            <a:ext cx="38887" cy="514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87" h="51463">
                                <a:moveTo>
                                  <a:pt x="16604" y="0"/>
                                </a:moveTo>
                                <a:lnTo>
                                  <a:pt x="38887" y="8641"/>
                                </a:lnTo>
                                <a:lnTo>
                                  <a:pt x="38459" y="9738"/>
                                </a:lnTo>
                                <a:lnTo>
                                  <a:pt x="37048" y="9191"/>
                                </a:lnTo>
                                <a:cubicBezTo>
                                  <a:pt x="35824" y="8716"/>
                                  <a:pt x="34745" y="8557"/>
                                  <a:pt x="33823" y="8706"/>
                                </a:cubicBezTo>
                                <a:cubicBezTo>
                                  <a:pt x="33163" y="8799"/>
                                  <a:pt x="32534" y="9137"/>
                                  <a:pt x="31947" y="9738"/>
                                </a:cubicBezTo>
                                <a:cubicBezTo>
                                  <a:pt x="31523" y="10152"/>
                                  <a:pt x="30889" y="11445"/>
                                  <a:pt x="30049" y="13608"/>
                                </a:cubicBezTo>
                                <a:lnTo>
                                  <a:pt x="19110" y="41836"/>
                                </a:lnTo>
                                <a:cubicBezTo>
                                  <a:pt x="18252" y="44040"/>
                                  <a:pt x="17835" y="45465"/>
                                  <a:pt x="17860" y="46106"/>
                                </a:cubicBezTo>
                                <a:cubicBezTo>
                                  <a:pt x="17896" y="46746"/>
                                  <a:pt x="18170" y="47413"/>
                                  <a:pt x="18713" y="48093"/>
                                </a:cubicBezTo>
                                <a:cubicBezTo>
                                  <a:pt x="19246" y="48785"/>
                                  <a:pt x="20117" y="49356"/>
                                  <a:pt x="21302" y="49813"/>
                                </a:cubicBezTo>
                                <a:lnTo>
                                  <a:pt x="22709" y="50360"/>
                                </a:lnTo>
                                <a:lnTo>
                                  <a:pt x="22281" y="51463"/>
                                </a:lnTo>
                                <a:lnTo>
                                  <a:pt x="0" y="42823"/>
                                </a:lnTo>
                                <a:lnTo>
                                  <a:pt x="425" y="41725"/>
                                </a:lnTo>
                                <a:lnTo>
                                  <a:pt x="1836" y="42268"/>
                                </a:lnTo>
                                <a:cubicBezTo>
                                  <a:pt x="3071" y="42751"/>
                                  <a:pt x="4166" y="42912"/>
                                  <a:pt x="5088" y="42761"/>
                                </a:cubicBezTo>
                                <a:cubicBezTo>
                                  <a:pt x="5753" y="42672"/>
                                  <a:pt x="6373" y="42329"/>
                                  <a:pt x="6942" y="41725"/>
                                </a:cubicBezTo>
                                <a:cubicBezTo>
                                  <a:pt x="7358" y="41303"/>
                                  <a:pt x="8000" y="40015"/>
                                  <a:pt x="8838" y="37851"/>
                                </a:cubicBezTo>
                                <a:lnTo>
                                  <a:pt x="19779" y="9627"/>
                                </a:lnTo>
                                <a:cubicBezTo>
                                  <a:pt x="20636" y="7424"/>
                                  <a:pt x="21050" y="5994"/>
                                  <a:pt x="21035" y="5357"/>
                                </a:cubicBezTo>
                                <a:cubicBezTo>
                                  <a:pt x="21013" y="4721"/>
                                  <a:pt x="20737" y="4058"/>
                                  <a:pt x="20197" y="3377"/>
                                </a:cubicBezTo>
                                <a:cubicBezTo>
                                  <a:pt x="19660" y="2686"/>
                                  <a:pt x="18792" y="2111"/>
                                  <a:pt x="17587" y="1646"/>
                                </a:cubicBezTo>
                                <a:lnTo>
                                  <a:pt x="16178" y="1102"/>
                                </a:lnTo>
                                <a:lnTo>
                                  <a:pt x="16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2" name="Shape 63"/>
                        <wps:cNvSpPr/>
                        <wps:spPr>
                          <a:xfrm>
                            <a:off x="196427" y="874306"/>
                            <a:ext cx="44992" cy="596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92" h="59603">
                                <a:moveTo>
                                  <a:pt x="21455" y="0"/>
                                </a:moveTo>
                                <a:lnTo>
                                  <a:pt x="43073" y="11424"/>
                                </a:lnTo>
                                <a:lnTo>
                                  <a:pt x="42527" y="12464"/>
                                </a:lnTo>
                                <a:lnTo>
                                  <a:pt x="40752" y="11524"/>
                                </a:lnTo>
                                <a:cubicBezTo>
                                  <a:pt x="39574" y="10909"/>
                                  <a:pt x="38513" y="10621"/>
                                  <a:pt x="37565" y="10653"/>
                                </a:cubicBezTo>
                                <a:cubicBezTo>
                                  <a:pt x="36892" y="10664"/>
                                  <a:pt x="36231" y="10930"/>
                                  <a:pt x="35568" y="11452"/>
                                </a:cubicBezTo>
                                <a:cubicBezTo>
                                  <a:pt x="35100" y="11816"/>
                                  <a:pt x="34315" y="13026"/>
                                  <a:pt x="33231" y="15077"/>
                                </a:cubicBezTo>
                                <a:lnTo>
                                  <a:pt x="19544" y="40984"/>
                                </a:lnTo>
                                <a:cubicBezTo>
                                  <a:pt x="18453" y="43053"/>
                                  <a:pt x="17870" y="44450"/>
                                  <a:pt x="17802" y="45145"/>
                                </a:cubicBezTo>
                                <a:cubicBezTo>
                                  <a:pt x="17737" y="45840"/>
                                  <a:pt x="17986" y="46505"/>
                                  <a:pt x="18526" y="47157"/>
                                </a:cubicBezTo>
                                <a:cubicBezTo>
                                  <a:pt x="18936" y="47596"/>
                                  <a:pt x="20091" y="48324"/>
                                  <a:pt x="21993" y="49328"/>
                                </a:cubicBezTo>
                                <a:lnTo>
                                  <a:pt x="25358" y="51110"/>
                                </a:lnTo>
                                <a:cubicBezTo>
                                  <a:pt x="27504" y="52240"/>
                                  <a:pt x="29487" y="52805"/>
                                  <a:pt x="31316" y="52805"/>
                                </a:cubicBezTo>
                                <a:cubicBezTo>
                                  <a:pt x="33144" y="52805"/>
                                  <a:pt x="35020" y="52270"/>
                                  <a:pt x="36925" y="51185"/>
                                </a:cubicBezTo>
                                <a:cubicBezTo>
                                  <a:pt x="38829" y="50105"/>
                                  <a:pt x="41093" y="48220"/>
                                  <a:pt x="43703" y="45524"/>
                                </a:cubicBezTo>
                                <a:lnTo>
                                  <a:pt x="44992" y="46203"/>
                                </a:lnTo>
                                <a:lnTo>
                                  <a:pt x="35952" y="59603"/>
                                </a:lnTo>
                                <a:lnTo>
                                  <a:pt x="0" y="40605"/>
                                </a:lnTo>
                                <a:lnTo>
                                  <a:pt x="551" y="39564"/>
                                </a:lnTo>
                                <a:lnTo>
                                  <a:pt x="1886" y="40274"/>
                                </a:lnTo>
                                <a:cubicBezTo>
                                  <a:pt x="3063" y="40893"/>
                                  <a:pt x="4125" y="41185"/>
                                  <a:pt x="5058" y="41138"/>
                                </a:cubicBezTo>
                                <a:cubicBezTo>
                                  <a:pt x="5732" y="41127"/>
                                  <a:pt x="6383" y="40861"/>
                                  <a:pt x="7019" y="40318"/>
                                </a:cubicBezTo>
                                <a:cubicBezTo>
                                  <a:pt x="7488" y="39953"/>
                                  <a:pt x="8265" y="38748"/>
                                  <a:pt x="9352" y="36695"/>
                                </a:cubicBezTo>
                                <a:lnTo>
                                  <a:pt x="23494" y="9929"/>
                                </a:lnTo>
                                <a:cubicBezTo>
                                  <a:pt x="24599" y="7838"/>
                                  <a:pt x="25178" y="6473"/>
                                  <a:pt x="25240" y="5836"/>
                                </a:cubicBezTo>
                                <a:cubicBezTo>
                                  <a:pt x="25290" y="5200"/>
                                  <a:pt x="25091" y="4507"/>
                                  <a:pt x="24634" y="3770"/>
                                </a:cubicBezTo>
                                <a:cubicBezTo>
                                  <a:pt x="24181" y="3022"/>
                                  <a:pt x="23386" y="2355"/>
                                  <a:pt x="22244" y="1746"/>
                                </a:cubicBezTo>
                                <a:lnTo>
                                  <a:pt x="20906" y="1042"/>
                                </a:lnTo>
                                <a:lnTo>
                                  <a:pt x="214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3" name="Shape 64"/>
                        <wps:cNvSpPr/>
                        <wps:spPr>
                          <a:xfrm>
                            <a:off x="193139" y="859245"/>
                            <a:ext cx="17908" cy="473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8" h="47391">
                                <a:moveTo>
                                  <a:pt x="0" y="0"/>
                                </a:moveTo>
                                <a:lnTo>
                                  <a:pt x="6921" y="4327"/>
                                </a:lnTo>
                                <a:cubicBezTo>
                                  <a:pt x="11385" y="7119"/>
                                  <a:pt x="14287" y="9488"/>
                                  <a:pt x="15655" y="11446"/>
                                </a:cubicBezTo>
                                <a:cubicBezTo>
                                  <a:pt x="17015" y="13402"/>
                                  <a:pt x="17735" y="15496"/>
                                  <a:pt x="17825" y="17751"/>
                                </a:cubicBezTo>
                                <a:cubicBezTo>
                                  <a:pt x="17908" y="19993"/>
                                  <a:pt x="17393" y="22013"/>
                                  <a:pt x="16285" y="23784"/>
                                </a:cubicBezTo>
                                <a:cubicBezTo>
                                  <a:pt x="15111" y="25663"/>
                                  <a:pt x="13386" y="26898"/>
                                  <a:pt x="11093" y="27513"/>
                                </a:cubicBezTo>
                                <a:cubicBezTo>
                                  <a:pt x="8811" y="28111"/>
                                  <a:pt x="5675" y="27770"/>
                                  <a:pt x="1680" y="26473"/>
                                </a:cubicBezTo>
                                <a:cubicBezTo>
                                  <a:pt x="4851" y="29652"/>
                                  <a:pt x="6809" y="32334"/>
                                  <a:pt x="7547" y="34494"/>
                                </a:cubicBezTo>
                                <a:cubicBezTo>
                                  <a:pt x="8609" y="37587"/>
                                  <a:pt x="8271" y="40520"/>
                                  <a:pt x="6536" y="43299"/>
                                </a:cubicBezTo>
                                <a:lnTo>
                                  <a:pt x="0" y="47391"/>
                                </a:lnTo>
                                <a:lnTo>
                                  <a:pt x="0" y="21786"/>
                                </a:lnTo>
                                <a:lnTo>
                                  <a:pt x="2969" y="21330"/>
                                </a:lnTo>
                                <a:cubicBezTo>
                                  <a:pt x="4350" y="20655"/>
                                  <a:pt x="5592" y="19458"/>
                                  <a:pt x="6669" y="17733"/>
                                </a:cubicBezTo>
                                <a:cubicBezTo>
                                  <a:pt x="7749" y="16008"/>
                                  <a:pt x="8289" y="14385"/>
                                  <a:pt x="8289" y="12858"/>
                                </a:cubicBezTo>
                                <a:cubicBezTo>
                                  <a:pt x="8292" y="11324"/>
                                  <a:pt x="7831" y="9880"/>
                                  <a:pt x="6913" y="8502"/>
                                </a:cubicBezTo>
                                <a:cubicBezTo>
                                  <a:pt x="6003" y="7130"/>
                                  <a:pt x="4131" y="5575"/>
                                  <a:pt x="1297" y="3832"/>
                                </a:cubicBezTo>
                                <a:lnTo>
                                  <a:pt x="0" y="59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4" name="Shape 65"/>
                        <wps:cNvSpPr/>
                        <wps:spPr>
                          <a:xfrm>
                            <a:off x="373511" y="921222"/>
                            <a:ext cx="25900" cy="46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0" h="46152">
                                <a:moveTo>
                                  <a:pt x="504" y="0"/>
                                </a:moveTo>
                                <a:lnTo>
                                  <a:pt x="21031" y="222"/>
                                </a:lnTo>
                                <a:lnTo>
                                  <a:pt x="25900" y="1101"/>
                                </a:lnTo>
                                <a:lnTo>
                                  <a:pt x="25900" y="3841"/>
                                </a:lnTo>
                                <a:lnTo>
                                  <a:pt x="17931" y="2753"/>
                                </a:lnTo>
                                <a:lnTo>
                                  <a:pt x="17539" y="38574"/>
                                </a:lnTo>
                                <a:cubicBezTo>
                                  <a:pt x="17521" y="40467"/>
                                  <a:pt x="17601" y="41637"/>
                                  <a:pt x="17780" y="42065"/>
                                </a:cubicBezTo>
                                <a:cubicBezTo>
                                  <a:pt x="17946" y="42494"/>
                                  <a:pt x="18256" y="42822"/>
                                  <a:pt x="18680" y="43059"/>
                                </a:cubicBezTo>
                                <a:cubicBezTo>
                                  <a:pt x="19289" y="43401"/>
                                  <a:pt x="20164" y="43585"/>
                                  <a:pt x="21319" y="43596"/>
                                </a:cubicBezTo>
                                <a:lnTo>
                                  <a:pt x="25900" y="41613"/>
                                </a:lnTo>
                                <a:lnTo>
                                  <a:pt x="25900" y="45875"/>
                                </a:lnTo>
                                <a:lnTo>
                                  <a:pt x="20527" y="46152"/>
                                </a:lnTo>
                                <a:lnTo>
                                  <a:pt x="0" y="45924"/>
                                </a:lnTo>
                                <a:lnTo>
                                  <a:pt x="14" y="44744"/>
                                </a:lnTo>
                                <a:lnTo>
                                  <a:pt x="1526" y="44765"/>
                                </a:lnTo>
                                <a:cubicBezTo>
                                  <a:pt x="2855" y="44780"/>
                                  <a:pt x="3885" y="44579"/>
                                  <a:pt x="4594" y="44161"/>
                                </a:cubicBezTo>
                                <a:cubicBezTo>
                                  <a:pt x="5300" y="43758"/>
                                  <a:pt x="5839" y="43177"/>
                                  <a:pt x="6181" y="42458"/>
                                </a:cubicBezTo>
                                <a:cubicBezTo>
                                  <a:pt x="6387" y="41987"/>
                                  <a:pt x="6501" y="40557"/>
                                  <a:pt x="6530" y="38166"/>
                                </a:cubicBezTo>
                                <a:lnTo>
                                  <a:pt x="6862" y="7894"/>
                                </a:lnTo>
                                <a:cubicBezTo>
                                  <a:pt x="6891" y="5530"/>
                                  <a:pt x="6779" y="4052"/>
                                  <a:pt x="6544" y="3459"/>
                                </a:cubicBezTo>
                                <a:cubicBezTo>
                                  <a:pt x="6293" y="2869"/>
                                  <a:pt x="5804" y="2343"/>
                                  <a:pt x="5058" y="1896"/>
                                </a:cubicBezTo>
                                <a:cubicBezTo>
                                  <a:pt x="4309" y="1436"/>
                                  <a:pt x="3301" y="1209"/>
                                  <a:pt x="2005" y="1191"/>
                                </a:cubicBezTo>
                                <a:lnTo>
                                  <a:pt x="493" y="1176"/>
                                </a:lnTo>
                                <a:lnTo>
                                  <a:pt x="5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5" name="Shape 66"/>
                        <wps:cNvSpPr/>
                        <wps:spPr>
                          <a:xfrm>
                            <a:off x="332673" y="916286"/>
                            <a:ext cx="25823" cy="50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23" h="50136">
                                <a:moveTo>
                                  <a:pt x="9158" y="0"/>
                                </a:moveTo>
                                <a:lnTo>
                                  <a:pt x="9796" y="104"/>
                                </a:lnTo>
                                <a:lnTo>
                                  <a:pt x="20066" y="39881"/>
                                </a:lnTo>
                                <a:cubicBezTo>
                                  <a:pt x="21049" y="43690"/>
                                  <a:pt x="21953" y="46145"/>
                                  <a:pt x="22805" y="47229"/>
                                </a:cubicBezTo>
                                <a:cubicBezTo>
                                  <a:pt x="23454" y="48065"/>
                                  <a:pt x="24451" y="48632"/>
                                  <a:pt x="25823" y="48975"/>
                                </a:cubicBezTo>
                                <a:lnTo>
                                  <a:pt x="25632" y="50136"/>
                                </a:lnTo>
                                <a:lnTo>
                                  <a:pt x="3733" y="46559"/>
                                </a:lnTo>
                                <a:lnTo>
                                  <a:pt x="3924" y="45396"/>
                                </a:lnTo>
                                <a:lnTo>
                                  <a:pt x="4820" y="45543"/>
                                </a:lnTo>
                                <a:cubicBezTo>
                                  <a:pt x="6574" y="45831"/>
                                  <a:pt x="7863" y="45785"/>
                                  <a:pt x="8647" y="45396"/>
                                </a:cubicBezTo>
                                <a:cubicBezTo>
                                  <a:pt x="9191" y="45127"/>
                                  <a:pt x="9519" y="44640"/>
                                  <a:pt x="9630" y="43967"/>
                                </a:cubicBezTo>
                                <a:cubicBezTo>
                                  <a:pt x="9695" y="43557"/>
                                  <a:pt x="9705" y="43124"/>
                                  <a:pt x="9641" y="42666"/>
                                </a:cubicBezTo>
                                <a:cubicBezTo>
                                  <a:pt x="9630" y="42470"/>
                                  <a:pt x="9439" y="41562"/>
                                  <a:pt x="9058" y="39967"/>
                                </a:cubicBezTo>
                                <a:lnTo>
                                  <a:pt x="7506" y="33913"/>
                                </a:lnTo>
                                <a:lnTo>
                                  <a:pt x="0" y="32687"/>
                                </a:lnTo>
                                <a:lnTo>
                                  <a:pt x="0" y="30157"/>
                                </a:lnTo>
                                <a:lnTo>
                                  <a:pt x="6836" y="31273"/>
                                </a:lnTo>
                                <a:lnTo>
                                  <a:pt x="2598" y="14732"/>
                                </a:lnTo>
                                <a:lnTo>
                                  <a:pt x="0" y="18673"/>
                                </a:lnTo>
                                <a:lnTo>
                                  <a:pt x="0" y="13881"/>
                                </a:lnTo>
                                <a:lnTo>
                                  <a:pt x="9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6" name="Shape 67"/>
                        <wps:cNvSpPr/>
                        <wps:spPr>
                          <a:xfrm>
                            <a:off x="399411" y="922323"/>
                            <a:ext cx="20605" cy="44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05" h="44774">
                                <a:moveTo>
                                  <a:pt x="0" y="0"/>
                                </a:moveTo>
                                <a:lnTo>
                                  <a:pt x="8336" y="1505"/>
                                </a:lnTo>
                                <a:cubicBezTo>
                                  <a:pt x="12393" y="3377"/>
                                  <a:pt x="15456" y="6181"/>
                                  <a:pt x="17526" y="9900"/>
                                </a:cubicBezTo>
                                <a:cubicBezTo>
                                  <a:pt x="19600" y="13626"/>
                                  <a:pt x="20605" y="17831"/>
                                  <a:pt x="20554" y="22507"/>
                                </a:cubicBezTo>
                                <a:cubicBezTo>
                                  <a:pt x="20514" y="25725"/>
                                  <a:pt x="19963" y="28699"/>
                                  <a:pt x="18898" y="31413"/>
                                </a:cubicBezTo>
                                <a:cubicBezTo>
                                  <a:pt x="17830" y="34114"/>
                                  <a:pt x="16464" y="36352"/>
                                  <a:pt x="14805" y="38110"/>
                                </a:cubicBezTo>
                                <a:cubicBezTo>
                                  <a:pt x="13134" y="39855"/>
                                  <a:pt x="11215" y="41260"/>
                                  <a:pt x="9055" y="42312"/>
                                </a:cubicBezTo>
                                <a:cubicBezTo>
                                  <a:pt x="6885" y="43358"/>
                                  <a:pt x="4243" y="44158"/>
                                  <a:pt x="1132" y="44715"/>
                                </a:cubicBezTo>
                                <a:lnTo>
                                  <a:pt x="0" y="44774"/>
                                </a:lnTo>
                                <a:lnTo>
                                  <a:pt x="0" y="40512"/>
                                </a:lnTo>
                                <a:lnTo>
                                  <a:pt x="4110" y="38733"/>
                                </a:lnTo>
                                <a:cubicBezTo>
                                  <a:pt x="6859" y="35287"/>
                                  <a:pt x="8278" y="29898"/>
                                  <a:pt x="8361" y="22590"/>
                                </a:cubicBezTo>
                                <a:cubicBezTo>
                                  <a:pt x="8425" y="16689"/>
                                  <a:pt x="7554" y="11981"/>
                                  <a:pt x="5733" y="8442"/>
                                </a:cubicBezTo>
                                <a:cubicBezTo>
                                  <a:pt x="4300" y="5670"/>
                                  <a:pt x="2425" y="3777"/>
                                  <a:pt x="128" y="2757"/>
                                </a:cubicBezTo>
                                <a:lnTo>
                                  <a:pt x="0" y="27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7" name="Shape 68"/>
                        <wps:cNvSpPr/>
                        <wps:spPr>
                          <a:xfrm>
                            <a:off x="421182" y="918464"/>
                            <a:ext cx="25146" cy="460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" h="46021">
                                <a:moveTo>
                                  <a:pt x="21521" y="0"/>
                                </a:moveTo>
                                <a:lnTo>
                                  <a:pt x="25146" y="747"/>
                                </a:lnTo>
                                <a:lnTo>
                                  <a:pt x="25146" y="2530"/>
                                </a:lnTo>
                                <a:lnTo>
                                  <a:pt x="22220" y="2066"/>
                                </a:lnTo>
                                <a:cubicBezTo>
                                  <a:pt x="18048" y="2656"/>
                                  <a:pt x="15185" y="5219"/>
                                  <a:pt x="13598" y="9770"/>
                                </a:cubicBezTo>
                                <a:cubicBezTo>
                                  <a:pt x="12320" y="13496"/>
                                  <a:pt x="12144" y="18619"/>
                                  <a:pt x="13068" y="25136"/>
                                </a:cubicBezTo>
                                <a:cubicBezTo>
                                  <a:pt x="14163" y="32871"/>
                                  <a:pt x="16345" y="38405"/>
                                  <a:pt x="19599" y="41725"/>
                                </a:cubicBezTo>
                                <a:lnTo>
                                  <a:pt x="25146" y="43504"/>
                                </a:lnTo>
                                <a:lnTo>
                                  <a:pt x="25146" y="46021"/>
                                </a:lnTo>
                                <a:lnTo>
                                  <a:pt x="8461" y="41375"/>
                                </a:lnTo>
                                <a:cubicBezTo>
                                  <a:pt x="4310" y="37498"/>
                                  <a:pt x="1805" y="32569"/>
                                  <a:pt x="955" y="26568"/>
                                </a:cubicBezTo>
                                <a:cubicBezTo>
                                  <a:pt x="0" y="19826"/>
                                  <a:pt x="1505" y="13884"/>
                                  <a:pt x="5465" y="8741"/>
                                </a:cubicBezTo>
                                <a:cubicBezTo>
                                  <a:pt x="9426" y="3589"/>
                                  <a:pt x="14771" y="684"/>
                                  <a:pt x="2152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8" name="Shape 69"/>
                        <wps:cNvSpPr/>
                        <wps:spPr>
                          <a:xfrm>
                            <a:off x="446327" y="919211"/>
                            <a:ext cx="24906" cy="46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06" h="46240">
                                <a:moveTo>
                                  <a:pt x="0" y="0"/>
                                </a:moveTo>
                                <a:lnTo>
                                  <a:pt x="14919" y="3076"/>
                                </a:lnTo>
                                <a:cubicBezTo>
                                  <a:pt x="20082" y="6928"/>
                                  <a:pt x="23139" y="12209"/>
                                  <a:pt x="24088" y="18951"/>
                                </a:cubicBezTo>
                                <a:cubicBezTo>
                                  <a:pt x="24906" y="24705"/>
                                  <a:pt x="23934" y="30008"/>
                                  <a:pt x="21176" y="34864"/>
                                </a:cubicBezTo>
                                <a:cubicBezTo>
                                  <a:pt x="17526" y="41294"/>
                                  <a:pt x="11628" y="45088"/>
                                  <a:pt x="3468" y="46240"/>
                                </a:cubicBezTo>
                                <a:lnTo>
                                  <a:pt x="0" y="45274"/>
                                </a:lnTo>
                                <a:lnTo>
                                  <a:pt x="0" y="42756"/>
                                </a:lnTo>
                                <a:lnTo>
                                  <a:pt x="3004" y="43720"/>
                                </a:lnTo>
                                <a:cubicBezTo>
                                  <a:pt x="5314" y="43393"/>
                                  <a:pt x="7168" y="42561"/>
                                  <a:pt x="8555" y="41232"/>
                                </a:cubicBezTo>
                                <a:cubicBezTo>
                                  <a:pt x="10315" y="39523"/>
                                  <a:pt x="11536" y="37019"/>
                                  <a:pt x="12191" y="33730"/>
                                </a:cubicBezTo>
                                <a:cubicBezTo>
                                  <a:pt x="12845" y="30444"/>
                                  <a:pt x="12813" y="26274"/>
                                  <a:pt x="12101" y="21245"/>
                                </a:cubicBezTo>
                                <a:cubicBezTo>
                                  <a:pt x="11251" y="15244"/>
                                  <a:pt x="10056" y="10833"/>
                                  <a:pt x="8515" y="8016"/>
                                </a:cubicBezTo>
                                <a:cubicBezTo>
                                  <a:pt x="6974" y="5192"/>
                                  <a:pt x="5247" y="3292"/>
                                  <a:pt x="3338" y="2313"/>
                                </a:cubicBezTo>
                                <a:lnTo>
                                  <a:pt x="0" y="17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0" name="Shape 70"/>
                        <wps:cNvSpPr/>
                        <wps:spPr>
                          <a:xfrm>
                            <a:off x="464908" y="900176"/>
                            <a:ext cx="73188" cy="617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88" h="61747">
                                <a:moveTo>
                                  <a:pt x="60256" y="0"/>
                                </a:moveTo>
                                <a:lnTo>
                                  <a:pt x="60584" y="1126"/>
                                </a:lnTo>
                                <a:lnTo>
                                  <a:pt x="59159" y="1548"/>
                                </a:lnTo>
                                <a:cubicBezTo>
                                  <a:pt x="57874" y="1922"/>
                                  <a:pt x="56901" y="2462"/>
                                  <a:pt x="56261" y="3157"/>
                                </a:cubicBezTo>
                                <a:cubicBezTo>
                                  <a:pt x="55808" y="3625"/>
                                  <a:pt x="55527" y="4262"/>
                                  <a:pt x="55419" y="5087"/>
                                </a:cubicBezTo>
                                <a:cubicBezTo>
                                  <a:pt x="55343" y="5688"/>
                                  <a:pt x="55623" y="7099"/>
                                  <a:pt x="56279" y="9324"/>
                                </a:cubicBezTo>
                                <a:lnTo>
                                  <a:pt x="64801" y="38369"/>
                                </a:lnTo>
                                <a:cubicBezTo>
                                  <a:pt x="65466" y="40643"/>
                                  <a:pt x="66002" y="42027"/>
                                  <a:pt x="66402" y="42519"/>
                                </a:cubicBezTo>
                                <a:cubicBezTo>
                                  <a:pt x="66812" y="43014"/>
                                  <a:pt x="67436" y="43369"/>
                                  <a:pt x="68299" y="43579"/>
                                </a:cubicBezTo>
                                <a:cubicBezTo>
                                  <a:pt x="69157" y="43794"/>
                                  <a:pt x="70193" y="43714"/>
                                  <a:pt x="71427" y="43355"/>
                                </a:cubicBezTo>
                                <a:lnTo>
                                  <a:pt x="72857" y="42937"/>
                                </a:lnTo>
                                <a:lnTo>
                                  <a:pt x="73188" y="44067"/>
                                </a:lnTo>
                                <a:lnTo>
                                  <a:pt x="50256" y="50800"/>
                                </a:lnTo>
                                <a:lnTo>
                                  <a:pt x="49921" y="49665"/>
                                </a:lnTo>
                                <a:lnTo>
                                  <a:pt x="51350" y="49247"/>
                                </a:lnTo>
                                <a:cubicBezTo>
                                  <a:pt x="52639" y="48873"/>
                                  <a:pt x="53608" y="48330"/>
                                  <a:pt x="54252" y="47646"/>
                                </a:cubicBezTo>
                                <a:cubicBezTo>
                                  <a:pt x="54702" y="47182"/>
                                  <a:pt x="54983" y="46534"/>
                                  <a:pt x="55084" y="45694"/>
                                </a:cubicBezTo>
                                <a:cubicBezTo>
                                  <a:pt x="55166" y="45107"/>
                                  <a:pt x="54882" y="43697"/>
                                  <a:pt x="54230" y="41469"/>
                                </a:cubicBezTo>
                                <a:lnTo>
                                  <a:pt x="44662" y="8855"/>
                                </a:lnTo>
                                <a:lnTo>
                                  <a:pt x="39506" y="53946"/>
                                </a:lnTo>
                                <a:lnTo>
                                  <a:pt x="38733" y="54177"/>
                                </a:lnTo>
                                <a:lnTo>
                                  <a:pt x="9882" y="19375"/>
                                </a:lnTo>
                                <a:lnTo>
                                  <a:pt x="18979" y="50371"/>
                                </a:lnTo>
                                <a:cubicBezTo>
                                  <a:pt x="19620" y="52553"/>
                                  <a:pt x="20070" y="53878"/>
                                  <a:pt x="20323" y="54346"/>
                                </a:cubicBezTo>
                                <a:cubicBezTo>
                                  <a:pt x="20931" y="55342"/>
                                  <a:pt x="21802" y="56055"/>
                                  <a:pt x="22943" y="56462"/>
                                </a:cubicBezTo>
                                <a:cubicBezTo>
                                  <a:pt x="24088" y="56872"/>
                                  <a:pt x="25672" y="56783"/>
                                  <a:pt x="27687" y="56188"/>
                                </a:cubicBezTo>
                                <a:lnTo>
                                  <a:pt x="28019" y="57322"/>
                                </a:lnTo>
                                <a:lnTo>
                                  <a:pt x="12931" y="61747"/>
                                </a:lnTo>
                                <a:lnTo>
                                  <a:pt x="12600" y="60616"/>
                                </a:lnTo>
                                <a:lnTo>
                                  <a:pt x="13068" y="60479"/>
                                </a:lnTo>
                                <a:cubicBezTo>
                                  <a:pt x="14044" y="60216"/>
                                  <a:pt x="14907" y="59792"/>
                                  <a:pt x="15653" y="59206"/>
                                </a:cubicBezTo>
                                <a:cubicBezTo>
                                  <a:pt x="16402" y="58607"/>
                                  <a:pt x="16902" y="57972"/>
                                  <a:pt x="17168" y="57279"/>
                                </a:cubicBezTo>
                                <a:cubicBezTo>
                                  <a:pt x="17442" y="56585"/>
                                  <a:pt x="17543" y="55688"/>
                                  <a:pt x="17471" y="54590"/>
                                </a:cubicBezTo>
                                <a:cubicBezTo>
                                  <a:pt x="17446" y="54335"/>
                                  <a:pt x="17140" y="53219"/>
                                  <a:pt x="16557" y="51224"/>
                                </a:cubicBezTo>
                                <a:lnTo>
                                  <a:pt x="8385" y="23378"/>
                                </a:lnTo>
                                <a:cubicBezTo>
                                  <a:pt x="7719" y="21103"/>
                                  <a:pt x="7189" y="19717"/>
                                  <a:pt x="6786" y="19235"/>
                                </a:cubicBezTo>
                                <a:cubicBezTo>
                                  <a:pt x="6391" y="18738"/>
                                  <a:pt x="5757" y="18382"/>
                                  <a:pt x="4886" y="18169"/>
                                </a:cubicBezTo>
                                <a:cubicBezTo>
                                  <a:pt x="4018" y="17956"/>
                                  <a:pt x="2971" y="18032"/>
                                  <a:pt x="1739" y="18396"/>
                                </a:cubicBezTo>
                                <a:lnTo>
                                  <a:pt x="331" y="18806"/>
                                </a:lnTo>
                                <a:lnTo>
                                  <a:pt x="0" y="17676"/>
                                </a:lnTo>
                                <a:lnTo>
                                  <a:pt x="17968" y="12409"/>
                                </a:lnTo>
                                <a:lnTo>
                                  <a:pt x="38927" y="37818"/>
                                </a:lnTo>
                                <a:lnTo>
                                  <a:pt x="42429" y="5231"/>
                                </a:lnTo>
                                <a:lnTo>
                                  <a:pt x="602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3" name="Shape 71"/>
                        <wps:cNvSpPr/>
                        <wps:spPr>
                          <a:xfrm>
                            <a:off x="526208" y="856692"/>
                            <a:ext cx="106665" cy="85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65" h="85165">
                                <a:moveTo>
                                  <a:pt x="81576" y="0"/>
                                </a:moveTo>
                                <a:lnTo>
                                  <a:pt x="82221" y="986"/>
                                </a:lnTo>
                                <a:lnTo>
                                  <a:pt x="80954" y="1814"/>
                                </a:lnTo>
                                <a:cubicBezTo>
                                  <a:pt x="79852" y="2530"/>
                                  <a:pt x="79096" y="3311"/>
                                  <a:pt x="78679" y="4151"/>
                                </a:cubicBezTo>
                                <a:cubicBezTo>
                                  <a:pt x="78369" y="4742"/>
                                  <a:pt x="78279" y="5444"/>
                                  <a:pt x="78422" y="6274"/>
                                </a:cubicBezTo>
                                <a:cubicBezTo>
                                  <a:pt x="78513" y="6861"/>
                                  <a:pt x="79190" y="8132"/>
                                  <a:pt x="80453" y="10076"/>
                                </a:cubicBezTo>
                                <a:lnTo>
                                  <a:pt x="96991" y="35430"/>
                                </a:lnTo>
                                <a:cubicBezTo>
                                  <a:pt x="98288" y="37415"/>
                                  <a:pt x="99202" y="38581"/>
                                  <a:pt x="99734" y="38933"/>
                                </a:cubicBezTo>
                                <a:cubicBezTo>
                                  <a:pt x="100278" y="39287"/>
                                  <a:pt x="100976" y="39452"/>
                                  <a:pt x="101845" y="39406"/>
                                </a:cubicBezTo>
                                <a:cubicBezTo>
                                  <a:pt x="102723" y="39373"/>
                                  <a:pt x="103692" y="39002"/>
                                  <a:pt x="104753" y="38311"/>
                                </a:cubicBezTo>
                                <a:lnTo>
                                  <a:pt x="106025" y="37483"/>
                                </a:lnTo>
                                <a:lnTo>
                                  <a:pt x="106665" y="38470"/>
                                </a:lnTo>
                                <a:lnTo>
                                  <a:pt x="86648" y="51523"/>
                                </a:lnTo>
                                <a:lnTo>
                                  <a:pt x="86004" y="50536"/>
                                </a:lnTo>
                                <a:lnTo>
                                  <a:pt x="87272" y="49708"/>
                                </a:lnTo>
                                <a:cubicBezTo>
                                  <a:pt x="88384" y="48985"/>
                                  <a:pt x="89148" y="48197"/>
                                  <a:pt x="89568" y="47358"/>
                                </a:cubicBezTo>
                                <a:cubicBezTo>
                                  <a:pt x="89886" y="46765"/>
                                  <a:pt x="89968" y="46065"/>
                                  <a:pt x="89805" y="45248"/>
                                </a:cubicBezTo>
                                <a:cubicBezTo>
                                  <a:pt x="89713" y="44661"/>
                                  <a:pt x="89036" y="43393"/>
                                  <a:pt x="87765" y="41447"/>
                                </a:cubicBezTo>
                                <a:lnTo>
                                  <a:pt x="71234" y="16091"/>
                                </a:lnTo>
                                <a:cubicBezTo>
                                  <a:pt x="69941" y="14108"/>
                                  <a:pt x="69027" y="12942"/>
                                  <a:pt x="68501" y="12582"/>
                                </a:cubicBezTo>
                                <a:cubicBezTo>
                                  <a:pt x="67969" y="12222"/>
                                  <a:pt x="67267" y="12061"/>
                                  <a:pt x="66399" y="12103"/>
                                </a:cubicBezTo>
                                <a:cubicBezTo>
                                  <a:pt x="65524" y="12135"/>
                                  <a:pt x="64555" y="12506"/>
                                  <a:pt x="63468" y="13212"/>
                                </a:cubicBezTo>
                                <a:lnTo>
                                  <a:pt x="62676" y="13731"/>
                                </a:lnTo>
                                <a:lnTo>
                                  <a:pt x="62705" y="13784"/>
                                </a:lnTo>
                                <a:cubicBezTo>
                                  <a:pt x="61121" y="14933"/>
                                  <a:pt x="60128" y="15840"/>
                                  <a:pt x="59724" y="16499"/>
                                </a:cubicBezTo>
                                <a:cubicBezTo>
                                  <a:pt x="59339" y="17168"/>
                                  <a:pt x="59188" y="17985"/>
                                  <a:pt x="59285" y="18962"/>
                                </a:cubicBezTo>
                                <a:cubicBezTo>
                                  <a:pt x="59386" y="19925"/>
                                  <a:pt x="59962" y="21377"/>
                                  <a:pt x="61002" y="23292"/>
                                </a:cubicBezTo>
                                <a:lnTo>
                                  <a:pt x="79229" y="56911"/>
                                </a:lnTo>
                                <a:lnTo>
                                  <a:pt x="78222" y="57455"/>
                                </a:lnTo>
                                <a:lnTo>
                                  <a:pt x="32728" y="38574"/>
                                </a:lnTo>
                                <a:lnTo>
                                  <a:pt x="46681" y="64313"/>
                                </a:lnTo>
                                <a:cubicBezTo>
                                  <a:pt x="47949" y="66646"/>
                                  <a:pt x="49334" y="67946"/>
                                  <a:pt x="50843" y="68188"/>
                                </a:cubicBezTo>
                                <a:cubicBezTo>
                                  <a:pt x="52356" y="68431"/>
                                  <a:pt x="53806" y="68169"/>
                                  <a:pt x="55174" y="67427"/>
                                </a:cubicBezTo>
                                <a:lnTo>
                                  <a:pt x="56128" y="66913"/>
                                </a:lnTo>
                                <a:lnTo>
                                  <a:pt x="56693" y="67946"/>
                                </a:lnTo>
                                <a:lnTo>
                                  <a:pt x="42319" y="75740"/>
                                </a:lnTo>
                                <a:lnTo>
                                  <a:pt x="41756" y="74699"/>
                                </a:lnTo>
                                <a:cubicBezTo>
                                  <a:pt x="43978" y="73472"/>
                                  <a:pt x="45274" y="72183"/>
                                  <a:pt x="45667" y="70802"/>
                                </a:cubicBezTo>
                                <a:cubicBezTo>
                                  <a:pt x="46048" y="69422"/>
                                  <a:pt x="45659" y="67662"/>
                                  <a:pt x="44489" y="65502"/>
                                </a:cubicBezTo>
                                <a:lnTo>
                                  <a:pt x="29009" y="36950"/>
                                </a:lnTo>
                                <a:lnTo>
                                  <a:pt x="27602" y="36359"/>
                                </a:lnTo>
                                <a:cubicBezTo>
                                  <a:pt x="26154" y="35727"/>
                                  <a:pt x="25014" y="35416"/>
                                  <a:pt x="24167" y="35427"/>
                                </a:cubicBezTo>
                                <a:cubicBezTo>
                                  <a:pt x="23329" y="35434"/>
                                  <a:pt x="22281" y="35754"/>
                                  <a:pt x="21029" y="36381"/>
                                </a:cubicBezTo>
                                <a:lnTo>
                                  <a:pt x="20621" y="35631"/>
                                </a:lnTo>
                                <a:lnTo>
                                  <a:pt x="18472" y="37138"/>
                                </a:lnTo>
                                <a:cubicBezTo>
                                  <a:pt x="18066" y="37656"/>
                                  <a:pt x="17846" y="38333"/>
                                  <a:pt x="17831" y="39178"/>
                                </a:cubicBezTo>
                                <a:cubicBezTo>
                                  <a:pt x="17809" y="39769"/>
                                  <a:pt x="18238" y="41141"/>
                                  <a:pt x="19124" y="43290"/>
                                </a:cubicBezTo>
                                <a:lnTo>
                                  <a:pt x="30662" y="71276"/>
                                </a:lnTo>
                                <a:cubicBezTo>
                                  <a:pt x="31562" y="73465"/>
                                  <a:pt x="32241" y="74783"/>
                                  <a:pt x="32699" y="75233"/>
                                </a:cubicBezTo>
                                <a:cubicBezTo>
                                  <a:pt x="33171" y="75672"/>
                                  <a:pt x="33830" y="75963"/>
                                  <a:pt x="34690" y="76086"/>
                                </a:cubicBezTo>
                                <a:cubicBezTo>
                                  <a:pt x="35557" y="76212"/>
                                  <a:pt x="36580" y="76028"/>
                                  <a:pt x="37753" y="75543"/>
                                </a:cubicBezTo>
                                <a:lnTo>
                                  <a:pt x="39150" y="74970"/>
                                </a:lnTo>
                                <a:lnTo>
                                  <a:pt x="39601" y="76057"/>
                                </a:lnTo>
                                <a:lnTo>
                                  <a:pt x="17503" y="85165"/>
                                </a:lnTo>
                                <a:lnTo>
                                  <a:pt x="17057" y="84078"/>
                                </a:lnTo>
                                <a:lnTo>
                                  <a:pt x="18454" y="83502"/>
                                </a:lnTo>
                                <a:cubicBezTo>
                                  <a:pt x="19681" y="82993"/>
                                  <a:pt x="20582" y="82361"/>
                                  <a:pt x="21151" y="81616"/>
                                </a:cubicBezTo>
                                <a:cubicBezTo>
                                  <a:pt x="21568" y="81094"/>
                                  <a:pt x="21784" y="80417"/>
                                  <a:pt x="21773" y="79585"/>
                                </a:cubicBezTo>
                                <a:cubicBezTo>
                                  <a:pt x="21792" y="78994"/>
                                  <a:pt x="21363" y="77615"/>
                                  <a:pt x="20477" y="75474"/>
                                </a:cubicBezTo>
                                <a:lnTo>
                                  <a:pt x="8943" y="47485"/>
                                </a:lnTo>
                                <a:cubicBezTo>
                                  <a:pt x="8039" y="45299"/>
                                  <a:pt x="7358" y="43980"/>
                                  <a:pt x="6913" y="43527"/>
                                </a:cubicBezTo>
                                <a:cubicBezTo>
                                  <a:pt x="6452" y="43081"/>
                                  <a:pt x="5792" y="42789"/>
                                  <a:pt x="4933" y="42671"/>
                                </a:cubicBezTo>
                                <a:cubicBezTo>
                                  <a:pt x="4069" y="42542"/>
                                  <a:pt x="3043" y="42725"/>
                                  <a:pt x="1850" y="43218"/>
                                </a:cubicBezTo>
                                <a:lnTo>
                                  <a:pt x="451" y="43793"/>
                                </a:lnTo>
                                <a:lnTo>
                                  <a:pt x="0" y="42707"/>
                                </a:lnTo>
                                <a:lnTo>
                                  <a:pt x="22100" y="33594"/>
                                </a:lnTo>
                                <a:lnTo>
                                  <a:pt x="22390" y="34301"/>
                                </a:lnTo>
                                <a:lnTo>
                                  <a:pt x="34769" y="27590"/>
                                </a:lnTo>
                                <a:lnTo>
                                  <a:pt x="68209" y="41814"/>
                                </a:lnTo>
                                <a:lnTo>
                                  <a:pt x="58810" y="24480"/>
                                </a:lnTo>
                                <a:cubicBezTo>
                                  <a:pt x="57481" y="22035"/>
                                  <a:pt x="56247" y="20577"/>
                                  <a:pt x="55080" y="20092"/>
                                </a:cubicBezTo>
                                <a:cubicBezTo>
                                  <a:pt x="53492" y="19447"/>
                                  <a:pt x="51589" y="19756"/>
                                  <a:pt x="49367" y="21013"/>
                                </a:cubicBezTo>
                                <a:lnTo>
                                  <a:pt x="48806" y="19980"/>
                                </a:lnTo>
                                <a:lnTo>
                                  <a:pt x="61566" y="13062"/>
                                </a:lnTo>
                                <a:lnTo>
                                  <a:pt x="61561" y="13053"/>
                                </a:lnTo>
                                <a:lnTo>
                                  <a:pt x="81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4" name="Shape 72"/>
                        <wps:cNvSpPr/>
                        <wps:spPr>
                          <a:xfrm>
                            <a:off x="617548" y="829174"/>
                            <a:ext cx="48748" cy="55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48" h="55728">
                                <a:moveTo>
                                  <a:pt x="24505" y="0"/>
                                </a:moveTo>
                                <a:lnTo>
                                  <a:pt x="34319" y="12553"/>
                                </a:lnTo>
                                <a:lnTo>
                                  <a:pt x="33282" y="13359"/>
                                </a:lnTo>
                                <a:cubicBezTo>
                                  <a:pt x="29924" y="10681"/>
                                  <a:pt x="26500" y="9287"/>
                                  <a:pt x="22997" y="9189"/>
                                </a:cubicBezTo>
                                <a:cubicBezTo>
                                  <a:pt x="19497" y="9096"/>
                                  <a:pt x="16406" y="10108"/>
                                  <a:pt x="13712" y="12213"/>
                                </a:cubicBezTo>
                                <a:cubicBezTo>
                                  <a:pt x="11465" y="13971"/>
                                  <a:pt x="9907" y="16232"/>
                                  <a:pt x="9040" y="19000"/>
                                </a:cubicBezTo>
                                <a:cubicBezTo>
                                  <a:pt x="8183" y="21765"/>
                                  <a:pt x="8139" y="24543"/>
                                  <a:pt x="8906" y="27326"/>
                                </a:cubicBezTo>
                                <a:cubicBezTo>
                                  <a:pt x="9896" y="30893"/>
                                  <a:pt x="11679" y="34321"/>
                                  <a:pt x="14249" y="37612"/>
                                </a:cubicBezTo>
                                <a:cubicBezTo>
                                  <a:pt x="16783" y="40852"/>
                                  <a:pt x="19505" y="43487"/>
                                  <a:pt x="22399" y="45517"/>
                                </a:cubicBezTo>
                                <a:cubicBezTo>
                                  <a:pt x="25293" y="47537"/>
                                  <a:pt x="28141" y="48559"/>
                                  <a:pt x="30942" y="48559"/>
                                </a:cubicBezTo>
                                <a:cubicBezTo>
                                  <a:pt x="33743" y="48563"/>
                                  <a:pt x="36529" y="47482"/>
                                  <a:pt x="39298" y="45324"/>
                                </a:cubicBezTo>
                                <a:cubicBezTo>
                                  <a:pt x="41573" y="43544"/>
                                  <a:pt x="43257" y="41421"/>
                                  <a:pt x="44374" y="38950"/>
                                </a:cubicBezTo>
                                <a:cubicBezTo>
                                  <a:pt x="45471" y="36478"/>
                                  <a:pt x="46130" y="33213"/>
                                  <a:pt x="46314" y="29137"/>
                                </a:cubicBezTo>
                                <a:lnTo>
                                  <a:pt x="48748" y="32252"/>
                                </a:lnTo>
                                <a:cubicBezTo>
                                  <a:pt x="48388" y="35948"/>
                                  <a:pt x="47474" y="39135"/>
                                  <a:pt x="46030" y="41799"/>
                                </a:cubicBezTo>
                                <a:cubicBezTo>
                                  <a:pt x="44586" y="44474"/>
                                  <a:pt x="42398" y="46943"/>
                                  <a:pt x="39470" y="49233"/>
                                </a:cubicBezTo>
                                <a:cubicBezTo>
                                  <a:pt x="35611" y="52250"/>
                                  <a:pt x="31590" y="54146"/>
                                  <a:pt x="27396" y="54931"/>
                                </a:cubicBezTo>
                                <a:cubicBezTo>
                                  <a:pt x="23195" y="55728"/>
                                  <a:pt x="19141" y="55302"/>
                                  <a:pt x="15260" y="53679"/>
                                </a:cubicBezTo>
                                <a:cubicBezTo>
                                  <a:pt x="11365" y="52048"/>
                                  <a:pt x="8147" y="49595"/>
                                  <a:pt x="5587" y="46324"/>
                                </a:cubicBezTo>
                                <a:cubicBezTo>
                                  <a:pt x="2891" y="42875"/>
                                  <a:pt x="1231" y="38901"/>
                                  <a:pt x="616" y="34398"/>
                                </a:cubicBezTo>
                                <a:cubicBezTo>
                                  <a:pt x="0" y="29897"/>
                                  <a:pt x="551" y="25595"/>
                                  <a:pt x="2276" y="21491"/>
                                </a:cubicBezTo>
                                <a:cubicBezTo>
                                  <a:pt x="4003" y="17401"/>
                                  <a:pt x="6587" y="14006"/>
                                  <a:pt x="10033" y="11310"/>
                                </a:cubicBezTo>
                                <a:cubicBezTo>
                                  <a:pt x="12572" y="9327"/>
                                  <a:pt x="15678" y="7793"/>
                                  <a:pt x="19357" y="6687"/>
                                </a:cubicBezTo>
                                <a:cubicBezTo>
                                  <a:pt x="21500" y="6054"/>
                                  <a:pt x="22785" y="5561"/>
                                  <a:pt x="23223" y="5219"/>
                                </a:cubicBezTo>
                                <a:cubicBezTo>
                                  <a:pt x="23792" y="4773"/>
                                  <a:pt x="24124" y="4180"/>
                                  <a:pt x="24218" y="3434"/>
                                </a:cubicBezTo>
                                <a:cubicBezTo>
                                  <a:pt x="24304" y="2688"/>
                                  <a:pt x="24051" y="1817"/>
                                  <a:pt x="23464" y="808"/>
                                </a:cubicBezTo>
                                <a:lnTo>
                                  <a:pt x="24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5" name="Shape 73"/>
                        <wps:cNvSpPr/>
                        <wps:spPr>
                          <a:xfrm>
                            <a:off x="659208" y="812383"/>
                            <a:ext cx="15838" cy="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38" h="51015">
                                <a:moveTo>
                                  <a:pt x="464" y="0"/>
                                </a:moveTo>
                                <a:lnTo>
                                  <a:pt x="15838" y="6232"/>
                                </a:lnTo>
                                <a:lnTo>
                                  <a:pt x="15838" y="17714"/>
                                </a:lnTo>
                                <a:lnTo>
                                  <a:pt x="7930" y="14494"/>
                                </a:lnTo>
                                <a:lnTo>
                                  <a:pt x="13809" y="30596"/>
                                </a:lnTo>
                                <a:lnTo>
                                  <a:pt x="15838" y="28623"/>
                                </a:lnTo>
                                <a:lnTo>
                                  <a:pt x="15838" y="32100"/>
                                </a:lnTo>
                                <a:lnTo>
                                  <a:pt x="14745" y="33162"/>
                                </a:lnTo>
                                <a:lnTo>
                                  <a:pt x="15838" y="36142"/>
                                </a:lnTo>
                                <a:lnTo>
                                  <a:pt x="15838" y="50355"/>
                                </a:lnTo>
                                <a:lnTo>
                                  <a:pt x="15159" y="51015"/>
                                </a:lnTo>
                                <a:lnTo>
                                  <a:pt x="14338" y="50173"/>
                                </a:lnTo>
                                <a:cubicBezTo>
                                  <a:pt x="15335" y="48848"/>
                                  <a:pt x="15832" y="47400"/>
                                  <a:pt x="15804" y="45868"/>
                                </a:cubicBezTo>
                                <a:cubicBezTo>
                                  <a:pt x="15778" y="44312"/>
                                  <a:pt x="15098" y="41724"/>
                                  <a:pt x="13744" y="38113"/>
                                </a:cubicBezTo>
                                <a:lnTo>
                                  <a:pt x="0" y="450"/>
                                </a:lnTo>
                                <a:lnTo>
                                  <a:pt x="4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6" name="Shape 74"/>
                        <wps:cNvSpPr/>
                        <wps:spPr>
                          <a:xfrm>
                            <a:off x="674395" y="798006"/>
                            <a:ext cx="650" cy="1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" h="1325">
                                <a:moveTo>
                                  <a:pt x="650" y="0"/>
                                </a:moveTo>
                                <a:lnTo>
                                  <a:pt x="650" y="1325"/>
                                </a:lnTo>
                                <a:lnTo>
                                  <a:pt x="0" y="801"/>
                                </a:lnTo>
                                <a:lnTo>
                                  <a:pt x="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8" name="Shape 75"/>
                        <wps:cNvSpPr/>
                        <wps:spPr>
                          <a:xfrm>
                            <a:off x="675045" y="848525"/>
                            <a:ext cx="10258" cy="142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58" h="14213">
                                <a:moveTo>
                                  <a:pt x="0" y="0"/>
                                </a:moveTo>
                                <a:lnTo>
                                  <a:pt x="596" y="1626"/>
                                </a:lnTo>
                                <a:cubicBezTo>
                                  <a:pt x="1189" y="3145"/>
                                  <a:pt x="1835" y="4254"/>
                                  <a:pt x="2518" y="4956"/>
                                </a:cubicBezTo>
                                <a:cubicBezTo>
                                  <a:pt x="3426" y="5895"/>
                                  <a:pt x="4466" y="6223"/>
                                  <a:pt x="5636" y="5949"/>
                                </a:cubicBezTo>
                                <a:cubicBezTo>
                                  <a:pt x="6327" y="5780"/>
                                  <a:pt x="7594" y="4934"/>
                                  <a:pt x="9438" y="3400"/>
                                </a:cubicBezTo>
                                <a:lnTo>
                                  <a:pt x="10258" y="4243"/>
                                </a:lnTo>
                                <a:lnTo>
                                  <a:pt x="0" y="142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29" name="Shape 76"/>
                        <wps:cNvSpPr/>
                        <wps:spPr>
                          <a:xfrm>
                            <a:off x="675045" y="818615"/>
                            <a:ext cx="34253" cy="263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53" h="26301">
                                <a:moveTo>
                                  <a:pt x="0" y="0"/>
                                </a:moveTo>
                                <a:lnTo>
                                  <a:pt x="22699" y="9201"/>
                                </a:lnTo>
                                <a:cubicBezTo>
                                  <a:pt x="26343" y="10681"/>
                                  <a:pt x="28856" y="11411"/>
                                  <a:pt x="30238" y="11372"/>
                                </a:cubicBezTo>
                                <a:cubicBezTo>
                                  <a:pt x="31290" y="11350"/>
                                  <a:pt x="32341" y="10890"/>
                                  <a:pt x="33428" y="9990"/>
                                </a:cubicBezTo>
                                <a:lnTo>
                                  <a:pt x="34253" y="10836"/>
                                </a:lnTo>
                                <a:lnTo>
                                  <a:pt x="18341" y="26301"/>
                                </a:lnTo>
                                <a:lnTo>
                                  <a:pt x="17519" y="25455"/>
                                </a:lnTo>
                                <a:lnTo>
                                  <a:pt x="18171" y="24825"/>
                                </a:lnTo>
                                <a:cubicBezTo>
                                  <a:pt x="19449" y="23579"/>
                                  <a:pt x="20173" y="22525"/>
                                  <a:pt x="20331" y="21661"/>
                                </a:cubicBezTo>
                                <a:cubicBezTo>
                                  <a:pt x="20435" y="21056"/>
                                  <a:pt x="20241" y="20506"/>
                                  <a:pt x="19766" y="20019"/>
                                </a:cubicBezTo>
                                <a:cubicBezTo>
                                  <a:pt x="19481" y="19721"/>
                                  <a:pt x="19140" y="19454"/>
                                  <a:pt x="18733" y="19238"/>
                                </a:cubicBezTo>
                                <a:cubicBezTo>
                                  <a:pt x="18563" y="19126"/>
                                  <a:pt x="17721" y="18742"/>
                                  <a:pt x="16212" y="18096"/>
                                </a:cubicBezTo>
                                <a:lnTo>
                                  <a:pt x="10424" y="15740"/>
                                </a:lnTo>
                                <a:lnTo>
                                  <a:pt x="0" y="25869"/>
                                </a:lnTo>
                                <a:lnTo>
                                  <a:pt x="0" y="22391"/>
                                </a:lnTo>
                                <a:lnTo>
                                  <a:pt x="7908" y="14702"/>
                                </a:lnTo>
                                <a:lnTo>
                                  <a:pt x="0" y="114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0" name="Shape 77"/>
                        <wps:cNvSpPr/>
                        <wps:spPr>
                          <a:xfrm>
                            <a:off x="675045" y="761990"/>
                            <a:ext cx="57861" cy="65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861" h="65783">
                                <a:moveTo>
                                  <a:pt x="29216" y="0"/>
                                </a:moveTo>
                                <a:lnTo>
                                  <a:pt x="30126" y="741"/>
                                </a:lnTo>
                                <a:cubicBezTo>
                                  <a:pt x="29104" y="2409"/>
                                  <a:pt x="28535" y="3621"/>
                                  <a:pt x="28417" y="4389"/>
                                </a:cubicBezTo>
                                <a:cubicBezTo>
                                  <a:pt x="28313" y="5155"/>
                                  <a:pt x="28489" y="5969"/>
                                  <a:pt x="28949" y="6834"/>
                                </a:cubicBezTo>
                                <a:cubicBezTo>
                                  <a:pt x="29418" y="7686"/>
                                  <a:pt x="30501" y="8802"/>
                                  <a:pt x="32196" y="10178"/>
                                </a:cubicBezTo>
                                <a:lnTo>
                                  <a:pt x="57861" y="30995"/>
                                </a:lnTo>
                                <a:lnTo>
                                  <a:pt x="57861" y="35152"/>
                                </a:lnTo>
                                <a:lnTo>
                                  <a:pt x="11915" y="35111"/>
                                </a:lnTo>
                                <a:lnTo>
                                  <a:pt x="34649" y="53557"/>
                                </a:lnTo>
                                <a:cubicBezTo>
                                  <a:pt x="36711" y="55228"/>
                                  <a:pt x="38489" y="55897"/>
                                  <a:pt x="39980" y="55545"/>
                                </a:cubicBezTo>
                                <a:cubicBezTo>
                                  <a:pt x="41470" y="55191"/>
                                  <a:pt x="42706" y="54400"/>
                                  <a:pt x="43687" y="53184"/>
                                </a:cubicBezTo>
                                <a:lnTo>
                                  <a:pt x="44372" y="52348"/>
                                </a:lnTo>
                                <a:lnTo>
                                  <a:pt x="45290" y="53086"/>
                                </a:lnTo>
                                <a:lnTo>
                                  <a:pt x="34990" y="65783"/>
                                </a:lnTo>
                                <a:lnTo>
                                  <a:pt x="34076" y="65042"/>
                                </a:lnTo>
                                <a:cubicBezTo>
                                  <a:pt x="35656" y="63054"/>
                                  <a:pt x="36358" y="61362"/>
                                  <a:pt x="36193" y="59936"/>
                                </a:cubicBezTo>
                                <a:cubicBezTo>
                                  <a:pt x="36020" y="58519"/>
                                  <a:pt x="34987" y="57041"/>
                                  <a:pt x="33079" y="55494"/>
                                </a:cubicBezTo>
                                <a:lnTo>
                                  <a:pt x="7857" y="35031"/>
                                </a:lnTo>
                                <a:lnTo>
                                  <a:pt x="6327" y="35027"/>
                                </a:lnTo>
                                <a:cubicBezTo>
                                  <a:pt x="4754" y="34996"/>
                                  <a:pt x="3577" y="35143"/>
                                  <a:pt x="2796" y="35478"/>
                                </a:cubicBezTo>
                                <a:cubicBezTo>
                                  <a:pt x="2029" y="35806"/>
                                  <a:pt x="1179" y="36501"/>
                                  <a:pt x="265" y="37555"/>
                                </a:cubicBezTo>
                                <a:lnTo>
                                  <a:pt x="0" y="37341"/>
                                </a:lnTo>
                                <a:lnTo>
                                  <a:pt x="0" y="36016"/>
                                </a:lnTo>
                                <a:lnTo>
                                  <a:pt x="9596" y="24181"/>
                                </a:lnTo>
                                <a:lnTo>
                                  <a:pt x="45938" y="24537"/>
                                </a:lnTo>
                                <a:lnTo>
                                  <a:pt x="30623" y="12114"/>
                                </a:lnTo>
                                <a:cubicBezTo>
                                  <a:pt x="28460" y="10361"/>
                                  <a:pt x="26761" y="9486"/>
                                  <a:pt x="25501" y="9489"/>
                                </a:cubicBezTo>
                                <a:cubicBezTo>
                                  <a:pt x="23787" y="9493"/>
                                  <a:pt x="22142" y="10513"/>
                                  <a:pt x="20572" y="12524"/>
                                </a:cubicBezTo>
                                <a:lnTo>
                                  <a:pt x="19658" y="11783"/>
                                </a:lnTo>
                                <a:lnTo>
                                  <a:pt x="29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1" name="Shape 78"/>
                        <wps:cNvSpPr/>
                        <wps:spPr>
                          <a:xfrm>
                            <a:off x="712879" y="744303"/>
                            <a:ext cx="20027" cy="27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027" h="27879">
                                <a:moveTo>
                                  <a:pt x="321" y="0"/>
                                </a:moveTo>
                                <a:lnTo>
                                  <a:pt x="20027" y="2026"/>
                                </a:lnTo>
                                <a:lnTo>
                                  <a:pt x="20027" y="12726"/>
                                </a:lnTo>
                                <a:lnTo>
                                  <a:pt x="11534" y="11836"/>
                                </a:lnTo>
                                <a:lnTo>
                                  <a:pt x="20027" y="23413"/>
                                </a:lnTo>
                                <a:lnTo>
                                  <a:pt x="20027" y="27879"/>
                                </a:lnTo>
                                <a:lnTo>
                                  <a:pt x="0" y="561"/>
                                </a:lnTo>
                                <a:lnTo>
                                  <a:pt x="3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2" name="Shape 79"/>
                        <wps:cNvSpPr/>
                        <wps:spPr>
                          <a:xfrm>
                            <a:off x="732906" y="792985"/>
                            <a:ext cx="4032" cy="4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2" h="4160">
                                <a:moveTo>
                                  <a:pt x="0" y="0"/>
                                </a:moveTo>
                                <a:lnTo>
                                  <a:pt x="4032" y="3271"/>
                                </a:lnTo>
                                <a:lnTo>
                                  <a:pt x="3308" y="4160"/>
                                </a:lnTo>
                                <a:lnTo>
                                  <a:pt x="0" y="41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3" name="Shape 80"/>
                        <wps:cNvSpPr/>
                        <wps:spPr>
                          <a:xfrm>
                            <a:off x="732906" y="746268"/>
                            <a:ext cx="32710" cy="429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10" h="42931">
                                <a:moveTo>
                                  <a:pt x="31688" y="0"/>
                                </a:moveTo>
                                <a:lnTo>
                                  <a:pt x="32710" y="581"/>
                                </a:lnTo>
                                <a:lnTo>
                                  <a:pt x="21741" y="19872"/>
                                </a:lnTo>
                                <a:lnTo>
                                  <a:pt x="20719" y="19293"/>
                                </a:lnTo>
                                <a:lnTo>
                                  <a:pt x="21172" y="18501"/>
                                </a:lnTo>
                                <a:cubicBezTo>
                                  <a:pt x="22051" y="16953"/>
                                  <a:pt x="22450" y="15736"/>
                                  <a:pt x="22363" y="14861"/>
                                </a:cubicBezTo>
                                <a:cubicBezTo>
                                  <a:pt x="22295" y="14253"/>
                                  <a:pt x="21953" y="13778"/>
                                  <a:pt x="21363" y="13439"/>
                                </a:cubicBezTo>
                                <a:cubicBezTo>
                                  <a:pt x="21003" y="13235"/>
                                  <a:pt x="20599" y="13072"/>
                                  <a:pt x="20154" y="12978"/>
                                </a:cubicBezTo>
                                <a:cubicBezTo>
                                  <a:pt x="19959" y="12921"/>
                                  <a:pt x="19037" y="12788"/>
                                  <a:pt x="17410" y="12589"/>
                                </a:cubicBezTo>
                                <a:lnTo>
                                  <a:pt x="11193" y="11938"/>
                                </a:lnTo>
                                <a:lnTo>
                                  <a:pt x="3255" y="25899"/>
                                </a:lnTo>
                                <a:lnTo>
                                  <a:pt x="6163" y="29847"/>
                                </a:lnTo>
                                <a:cubicBezTo>
                                  <a:pt x="7158" y="31144"/>
                                  <a:pt x="8086" y="32029"/>
                                  <a:pt x="8939" y="32516"/>
                                </a:cubicBezTo>
                                <a:cubicBezTo>
                                  <a:pt x="10074" y="33159"/>
                                  <a:pt x="11161" y="33181"/>
                                  <a:pt x="12212" y="32594"/>
                                </a:cubicBezTo>
                                <a:cubicBezTo>
                                  <a:pt x="12823" y="32239"/>
                                  <a:pt x="13810" y="31072"/>
                                  <a:pt x="15152" y="29088"/>
                                </a:cubicBezTo>
                                <a:lnTo>
                                  <a:pt x="16175" y="29668"/>
                                </a:lnTo>
                                <a:lnTo>
                                  <a:pt x="8633" y="42931"/>
                                </a:lnTo>
                                <a:lnTo>
                                  <a:pt x="7615" y="42347"/>
                                </a:lnTo>
                                <a:cubicBezTo>
                                  <a:pt x="8205" y="40792"/>
                                  <a:pt x="8273" y="39270"/>
                                  <a:pt x="7819" y="37804"/>
                                </a:cubicBezTo>
                                <a:cubicBezTo>
                                  <a:pt x="7362" y="36316"/>
                                  <a:pt x="5984" y="34024"/>
                                  <a:pt x="3679" y="30932"/>
                                </a:cubicBezTo>
                                <a:lnTo>
                                  <a:pt x="0" y="25914"/>
                                </a:lnTo>
                                <a:lnTo>
                                  <a:pt x="0" y="21448"/>
                                </a:lnTo>
                                <a:lnTo>
                                  <a:pt x="1646" y="23692"/>
                                </a:lnTo>
                                <a:lnTo>
                                  <a:pt x="8493" y="11650"/>
                                </a:lnTo>
                                <a:lnTo>
                                  <a:pt x="0" y="10761"/>
                                </a:lnTo>
                                <a:lnTo>
                                  <a:pt x="0" y="61"/>
                                </a:lnTo>
                                <a:lnTo>
                                  <a:pt x="21161" y="2236"/>
                                </a:lnTo>
                                <a:cubicBezTo>
                                  <a:pt x="25067" y="2642"/>
                                  <a:pt x="27689" y="2642"/>
                                  <a:pt x="29002" y="2221"/>
                                </a:cubicBezTo>
                                <a:cubicBezTo>
                                  <a:pt x="30006" y="1901"/>
                                  <a:pt x="30893" y="1167"/>
                                  <a:pt x="316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17B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4" name="Shape 81"/>
                        <wps:cNvSpPr/>
                        <wps:spPr>
                          <a:xfrm>
                            <a:off x="301057" y="270284"/>
                            <a:ext cx="60113" cy="86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13" h="86652">
                                <a:moveTo>
                                  <a:pt x="60113" y="0"/>
                                </a:moveTo>
                                <a:lnTo>
                                  <a:pt x="1617" y="84317"/>
                                </a:lnTo>
                                <a:lnTo>
                                  <a:pt x="0" y="86652"/>
                                </a:lnTo>
                                <a:cubicBezTo>
                                  <a:pt x="9641" y="42384"/>
                                  <a:pt x="32407" y="17536"/>
                                  <a:pt x="601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5" name="Shape 82"/>
                        <wps:cNvSpPr/>
                        <wps:spPr>
                          <a:xfrm>
                            <a:off x="301860" y="260064"/>
                            <a:ext cx="98569" cy="118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69" h="118796">
                                <a:moveTo>
                                  <a:pt x="98569" y="734"/>
                                </a:moveTo>
                                <a:lnTo>
                                  <a:pt x="0" y="118796"/>
                                </a:lnTo>
                                <a:cubicBezTo>
                                  <a:pt x="20383" y="80783"/>
                                  <a:pt x="42445" y="43617"/>
                                  <a:pt x="67155" y="7776"/>
                                </a:cubicBezTo>
                                <a:cubicBezTo>
                                  <a:pt x="75712" y="2015"/>
                                  <a:pt x="86760" y="0"/>
                                  <a:pt x="98569" y="73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6" name="Shape 83"/>
                        <wps:cNvSpPr/>
                        <wps:spPr>
                          <a:xfrm>
                            <a:off x="303218" y="260341"/>
                            <a:ext cx="140245" cy="128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245" h="128401">
                                <a:moveTo>
                                  <a:pt x="106394" y="0"/>
                                </a:moveTo>
                                <a:lnTo>
                                  <a:pt x="140245" y="1894"/>
                                </a:lnTo>
                                <a:lnTo>
                                  <a:pt x="0" y="128401"/>
                                </a:lnTo>
                                <a:lnTo>
                                  <a:pt x="106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7" name="Shape 84"/>
                        <wps:cNvSpPr/>
                        <wps:spPr>
                          <a:xfrm>
                            <a:off x="302260" y="263714"/>
                            <a:ext cx="190717" cy="1355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717" h="135586">
                                <a:moveTo>
                                  <a:pt x="146581" y="0"/>
                                </a:moveTo>
                                <a:cubicBezTo>
                                  <a:pt x="165279" y="2556"/>
                                  <a:pt x="177397" y="6987"/>
                                  <a:pt x="190717" y="10196"/>
                                </a:cubicBezTo>
                                <a:lnTo>
                                  <a:pt x="0" y="135586"/>
                                </a:lnTo>
                                <a:lnTo>
                                  <a:pt x="1465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8" name="Shape 85"/>
                        <wps:cNvSpPr/>
                        <wps:spPr>
                          <a:xfrm>
                            <a:off x="302804" y="276368"/>
                            <a:ext cx="235033" cy="1310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033" h="131054">
                                <a:moveTo>
                                  <a:pt x="194259" y="0"/>
                                </a:moveTo>
                                <a:cubicBezTo>
                                  <a:pt x="209272" y="2350"/>
                                  <a:pt x="221209" y="8658"/>
                                  <a:pt x="235033" y="16124"/>
                                </a:cubicBezTo>
                                <a:lnTo>
                                  <a:pt x="0" y="131054"/>
                                </a:lnTo>
                                <a:lnTo>
                                  <a:pt x="194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39" name="Shape 86"/>
                        <wps:cNvSpPr/>
                        <wps:spPr>
                          <a:xfrm>
                            <a:off x="306047" y="297125"/>
                            <a:ext cx="284516" cy="118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516" h="118146">
                                <a:moveTo>
                                  <a:pt x="240764" y="0"/>
                                </a:moveTo>
                                <a:cubicBezTo>
                                  <a:pt x="258232" y="10152"/>
                                  <a:pt x="272228" y="18145"/>
                                  <a:pt x="284516" y="28581"/>
                                </a:cubicBezTo>
                                <a:lnTo>
                                  <a:pt x="0" y="118146"/>
                                </a:lnTo>
                                <a:lnTo>
                                  <a:pt x="2407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0" name="Shape 87"/>
                        <wps:cNvSpPr/>
                        <wps:spPr>
                          <a:xfrm>
                            <a:off x="306579" y="329667"/>
                            <a:ext cx="331056" cy="92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1056" h="92372">
                                <a:moveTo>
                                  <a:pt x="288940" y="0"/>
                                </a:moveTo>
                                <a:cubicBezTo>
                                  <a:pt x="304946" y="12434"/>
                                  <a:pt x="318093" y="25030"/>
                                  <a:pt x="331056" y="41566"/>
                                </a:cubicBezTo>
                                <a:lnTo>
                                  <a:pt x="0" y="92372"/>
                                </a:lnTo>
                                <a:lnTo>
                                  <a:pt x="288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1" name="Shape 88"/>
                        <wps:cNvSpPr/>
                        <wps:spPr>
                          <a:xfrm>
                            <a:off x="312264" y="376905"/>
                            <a:ext cx="359673" cy="521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673" h="52174">
                                <a:moveTo>
                                  <a:pt x="330016" y="0"/>
                                </a:moveTo>
                                <a:cubicBezTo>
                                  <a:pt x="342450" y="14321"/>
                                  <a:pt x="349045" y="26587"/>
                                  <a:pt x="359673" y="44490"/>
                                </a:cubicBezTo>
                                <a:lnTo>
                                  <a:pt x="2437" y="52121"/>
                                </a:lnTo>
                                <a:lnTo>
                                  <a:pt x="0" y="52174"/>
                                </a:lnTo>
                                <a:lnTo>
                                  <a:pt x="3300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2" name="Shape 89"/>
                        <wps:cNvSpPr/>
                        <wps:spPr>
                          <a:xfrm>
                            <a:off x="348002" y="426348"/>
                            <a:ext cx="347857" cy="50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857" h="50818">
                                <a:moveTo>
                                  <a:pt x="327903" y="0"/>
                                </a:moveTo>
                                <a:cubicBezTo>
                                  <a:pt x="336391" y="16783"/>
                                  <a:pt x="341413" y="32530"/>
                                  <a:pt x="347857" y="50818"/>
                                </a:cubicBezTo>
                                <a:lnTo>
                                  <a:pt x="0" y="10581"/>
                                </a:lnTo>
                                <a:lnTo>
                                  <a:pt x="3279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3" name="Shape 90"/>
                        <wps:cNvSpPr/>
                        <wps:spPr>
                          <a:xfrm>
                            <a:off x="325523" y="440444"/>
                            <a:ext cx="383076" cy="91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076" h="91175">
                                <a:moveTo>
                                  <a:pt x="0" y="0"/>
                                </a:moveTo>
                                <a:lnTo>
                                  <a:pt x="372388" y="43438"/>
                                </a:lnTo>
                                <a:cubicBezTo>
                                  <a:pt x="377223" y="59163"/>
                                  <a:pt x="379713" y="74035"/>
                                  <a:pt x="383076" y="9117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4" name="Shape 91"/>
                        <wps:cNvSpPr/>
                        <wps:spPr>
                          <a:xfrm>
                            <a:off x="318197" y="449647"/>
                            <a:ext cx="392968" cy="120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2968" h="120287">
                                <a:moveTo>
                                  <a:pt x="0" y="0"/>
                                </a:moveTo>
                                <a:lnTo>
                                  <a:pt x="390517" y="88315"/>
                                </a:lnTo>
                                <a:cubicBezTo>
                                  <a:pt x="392968" y="98964"/>
                                  <a:pt x="392137" y="109648"/>
                                  <a:pt x="392407" y="120287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5" name="Shape 92"/>
                        <wps:cNvSpPr/>
                        <wps:spPr>
                          <a:xfrm>
                            <a:off x="328216" y="461556"/>
                            <a:ext cx="383069" cy="15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069" h="151208">
                                <a:moveTo>
                                  <a:pt x="0" y="0"/>
                                </a:moveTo>
                                <a:lnTo>
                                  <a:pt x="382388" y="114395"/>
                                </a:lnTo>
                                <a:cubicBezTo>
                                  <a:pt x="383069" y="127897"/>
                                  <a:pt x="381603" y="139212"/>
                                  <a:pt x="379896" y="15120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6" name="Shape 93"/>
                        <wps:cNvSpPr/>
                        <wps:spPr>
                          <a:xfrm>
                            <a:off x="339044" y="474548"/>
                            <a:ext cx="368111" cy="18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111" h="183651">
                                <a:moveTo>
                                  <a:pt x="0" y="0"/>
                                </a:moveTo>
                                <a:lnTo>
                                  <a:pt x="368111" y="145196"/>
                                </a:lnTo>
                                <a:cubicBezTo>
                                  <a:pt x="366537" y="158350"/>
                                  <a:pt x="363939" y="170809"/>
                                  <a:pt x="360274" y="183651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7" name="Shape 94"/>
                        <wps:cNvSpPr/>
                        <wps:spPr>
                          <a:xfrm>
                            <a:off x="402138" y="517327"/>
                            <a:ext cx="295222" cy="182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222" h="182891">
                                <a:moveTo>
                                  <a:pt x="0" y="0"/>
                                </a:moveTo>
                                <a:lnTo>
                                  <a:pt x="295222" y="146272"/>
                                </a:lnTo>
                                <a:lnTo>
                                  <a:pt x="281686" y="182891"/>
                                </a:lnTo>
                                <a:cubicBezTo>
                                  <a:pt x="239418" y="153792"/>
                                  <a:pt x="197151" y="129827"/>
                                  <a:pt x="154883" y="107238"/>
                                </a:cubicBezTo>
                                <a:cubicBezTo>
                                  <a:pt x="109649" y="59775"/>
                                  <a:pt x="54199" y="3103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8" name="Shape 95"/>
                        <wps:cNvSpPr/>
                        <wps:spPr>
                          <a:xfrm>
                            <a:off x="563519" y="629798"/>
                            <a:ext cx="120639" cy="108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639" h="108356">
                                <a:moveTo>
                                  <a:pt x="0" y="3834"/>
                                </a:moveTo>
                                <a:cubicBezTo>
                                  <a:pt x="726" y="3722"/>
                                  <a:pt x="120639" y="65801"/>
                                  <a:pt x="117155" y="77314"/>
                                </a:cubicBezTo>
                                <a:cubicBezTo>
                                  <a:pt x="113670" y="88826"/>
                                  <a:pt x="106257" y="98306"/>
                                  <a:pt x="100735" y="108356"/>
                                </a:cubicBezTo>
                                <a:cubicBezTo>
                                  <a:pt x="73296" y="86695"/>
                                  <a:pt x="45853" y="65026"/>
                                  <a:pt x="18414" y="43369"/>
                                </a:cubicBezTo>
                                <a:cubicBezTo>
                                  <a:pt x="18414" y="43369"/>
                                  <a:pt x="2286" y="0"/>
                                  <a:pt x="0" y="383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49" name="Shape 96"/>
                        <wps:cNvSpPr/>
                        <wps:spPr>
                          <a:xfrm>
                            <a:off x="584643" y="685080"/>
                            <a:ext cx="78660" cy="91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660" h="91660">
                                <a:moveTo>
                                  <a:pt x="541" y="0"/>
                                </a:moveTo>
                                <a:cubicBezTo>
                                  <a:pt x="541" y="0"/>
                                  <a:pt x="78660" y="51065"/>
                                  <a:pt x="77033" y="56480"/>
                                </a:cubicBezTo>
                                <a:cubicBezTo>
                                  <a:pt x="74384" y="63033"/>
                                  <a:pt x="53773" y="91660"/>
                                  <a:pt x="52330" y="90112"/>
                                </a:cubicBezTo>
                                <a:lnTo>
                                  <a:pt x="0" y="34121"/>
                                </a:lnTo>
                                <a:lnTo>
                                  <a:pt x="5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0" name="Shape 97"/>
                        <wps:cNvSpPr/>
                        <wps:spPr>
                          <a:xfrm>
                            <a:off x="572728" y="727862"/>
                            <a:ext cx="64206" cy="79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206" h="79139">
                                <a:moveTo>
                                  <a:pt x="9205" y="0"/>
                                </a:moveTo>
                                <a:cubicBezTo>
                                  <a:pt x="9205" y="0"/>
                                  <a:pt x="64206" y="46747"/>
                                  <a:pt x="61008" y="52196"/>
                                </a:cubicBezTo>
                                <a:cubicBezTo>
                                  <a:pt x="57812" y="57651"/>
                                  <a:pt x="32187" y="79139"/>
                                  <a:pt x="35201" y="79070"/>
                                </a:cubicBezTo>
                                <a:lnTo>
                                  <a:pt x="0" y="34665"/>
                                </a:lnTo>
                                <a:lnTo>
                                  <a:pt x="92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1" name="Shape 98"/>
                        <wps:cNvSpPr/>
                        <wps:spPr>
                          <a:xfrm>
                            <a:off x="556752" y="770241"/>
                            <a:ext cx="46641" cy="55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41" h="55920">
                                <a:moveTo>
                                  <a:pt x="12186" y="0"/>
                                </a:moveTo>
                                <a:lnTo>
                                  <a:pt x="46641" y="39943"/>
                                </a:lnTo>
                                <a:cubicBezTo>
                                  <a:pt x="39973" y="46603"/>
                                  <a:pt x="32548" y="52150"/>
                                  <a:pt x="23893" y="55920"/>
                                </a:cubicBezTo>
                                <a:lnTo>
                                  <a:pt x="0" y="23015"/>
                                </a:lnTo>
                                <a:lnTo>
                                  <a:pt x="121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2" name="Shape 99"/>
                        <wps:cNvSpPr/>
                        <wps:spPr>
                          <a:xfrm>
                            <a:off x="542394" y="798948"/>
                            <a:ext cx="30330" cy="41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30" h="41428">
                                <a:moveTo>
                                  <a:pt x="10292" y="0"/>
                                </a:moveTo>
                                <a:lnTo>
                                  <a:pt x="30330" y="29516"/>
                                </a:lnTo>
                                <a:cubicBezTo>
                                  <a:pt x="26568" y="34743"/>
                                  <a:pt x="21906" y="38458"/>
                                  <a:pt x="16791" y="41428"/>
                                </a:cubicBezTo>
                                <a:lnTo>
                                  <a:pt x="0" y="16790"/>
                                </a:lnTo>
                                <a:lnTo>
                                  <a:pt x="102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3" name="Shape 100"/>
                        <wps:cNvSpPr/>
                        <wps:spPr>
                          <a:xfrm>
                            <a:off x="528858" y="820338"/>
                            <a:ext cx="23828" cy="31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28" h="31145">
                                <a:moveTo>
                                  <a:pt x="10559" y="0"/>
                                </a:moveTo>
                                <a:lnTo>
                                  <a:pt x="23828" y="22205"/>
                                </a:lnTo>
                                <a:cubicBezTo>
                                  <a:pt x="18755" y="26601"/>
                                  <a:pt x="12924" y="29635"/>
                                  <a:pt x="6224" y="31145"/>
                                </a:cubicBezTo>
                                <a:lnTo>
                                  <a:pt x="0" y="14081"/>
                                </a:lnTo>
                                <a:lnTo>
                                  <a:pt x="105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4" name="Shape 101"/>
                        <wps:cNvSpPr/>
                        <wps:spPr>
                          <a:xfrm>
                            <a:off x="511258" y="843628"/>
                            <a:ext cx="18141" cy="16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41" h="16246">
                                <a:moveTo>
                                  <a:pt x="13536" y="0"/>
                                </a:moveTo>
                                <a:lnTo>
                                  <a:pt x="18141" y="10016"/>
                                </a:lnTo>
                                <a:lnTo>
                                  <a:pt x="0" y="16246"/>
                                </a:lnTo>
                                <a:lnTo>
                                  <a:pt x="135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5" name="Shape 102"/>
                        <wps:cNvSpPr/>
                        <wps:spPr>
                          <a:xfrm>
                            <a:off x="87631" y="272293"/>
                            <a:ext cx="440119" cy="617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0119" h="617386">
                                <a:moveTo>
                                  <a:pt x="231451" y="0"/>
                                </a:moveTo>
                                <a:cubicBezTo>
                                  <a:pt x="178380" y="67299"/>
                                  <a:pt x="136944" y="142815"/>
                                  <a:pt x="167223" y="205603"/>
                                </a:cubicBezTo>
                                <a:cubicBezTo>
                                  <a:pt x="204602" y="273979"/>
                                  <a:pt x="270800" y="313459"/>
                                  <a:pt x="335114" y="353995"/>
                                </a:cubicBezTo>
                                <a:cubicBezTo>
                                  <a:pt x="394664" y="394862"/>
                                  <a:pt x="440119" y="443319"/>
                                  <a:pt x="405515" y="534881"/>
                                </a:cubicBezTo>
                                <a:cubicBezTo>
                                  <a:pt x="378202" y="600524"/>
                                  <a:pt x="326319" y="617386"/>
                                  <a:pt x="271610" y="609524"/>
                                </a:cubicBezTo>
                                <a:cubicBezTo>
                                  <a:pt x="141174" y="589245"/>
                                  <a:pt x="33823" y="485101"/>
                                  <a:pt x="10977" y="356159"/>
                                </a:cubicBezTo>
                                <a:cubicBezTo>
                                  <a:pt x="0" y="308794"/>
                                  <a:pt x="5349" y="254409"/>
                                  <a:pt x="24516" y="195311"/>
                                </a:cubicBezTo>
                                <a:cubicBezTo>
                                  <a:pt x="62230" y="78931"/>
                                  <a:pt x="156910" y="21410"/>
                                  <a:pt x="23145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99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6" name="Shape 103"/>
                        <wps:cNvSpPr/>
                        <wps:spPr>
                          <a:xfrm>
                            <a:off x="2615141" y="699808"/>
                            <a:ext cx="81961" cy="94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961" h="94245">
                                <a:moveTo>
                                  <a:pt x="46746" y="0"/>
                                </a:moveTo>
                                <a:cubicBezTo>
                                  <a:pt x="55023" y="0"/>
                                  <a:pt x="61776" y="1032"/>
                                  <a:pt x="67010" y="3103"/>
                                </a:cubicBezTo>
                                <a:cubicBezTo>
                                  <a:pt x="72251" y="5173"/>
                                  <a:pt x="76637" y="8020"/>
                                  <a:pt x="80190" y="11653"/>
                                </a:cubicBezTo>
                                <a:lnTo>
                                  <a:pt x="71575" y="20898"/>
                                </a:lnTo>
                                <a:cubicBezTo>
                                  <a:pt x="67856" y="17352"/>
                                  <a:pt x="63929" y="14882"/>
                                  <a:pt x="59789" y="13489"/>
                                </a:cubicBezTo>
                                <a:cubicBezTo>
                                  <a:pt x="55656" y="12095"/>
                                  <a:pt x="51304" y="11401"/>
                                  <a:pt x="46746" y="11401"/>
                                </a:cubicBezTo>
                                <a:cubicBezTo>
                                  <a:pt x="41595" y="11401"/>
                                  <a:pt x="36947" y="12347"/>
                                  <a:pt x="32810" y="14248"/>
                                </a:cubicBezTo>
                                <a:cubicBezTo>
                                  <a:pt x="28674" y="16153"/>
                                  <a:pt x="25128" y="18705"/>
                                  <a:pt x="22173" y="21909"/>
                                </a:cubicBezTo>
                                <a:cubicBezTo>
                                  <a:pt x="19214" y="25121"/>
                                  <a:pt x="16930" y="28901"/>
                                  <a:pt x="15333" y="33249"/>
                                </a:cubicBezTo>
                                <a:cubicBezTo>
                                  <a:pt x="13727" y="37601"/>
                                  <a:pt x="12921" y="42224"/>
                                  <a:pt x="12921" y="47120"/>
                                </a:cubicBezTo>
                                <a:cubicBezTo>
                                  <a:pt x="12921" y="52188"/>
                                  <a:pt x="13810" y="56893"/>
                                  <a:pt x="15584" y="61246"/>
                                </a:cubicBezTo>
                                <a:cubicBezTo>
                                  <a:pt x="17356" y="65592"/>
                                  <a:pt x="19807" y="69372"/>
                                  <a:pt x="22932" y="72583"/>
                                </a:cubicBezTo>
                                <a:cubicBezTo>
                                  <a:pt x="26057" y="75794"/>
                                  <a:pt x="29729" y="78303"/>
                                  <a:pt x="33952" y="80118"/>
                                </a:cubicBezTo>
                                <a:cubicBezTo>
                                  <a:pt x="38175" y="81935"/>
                                  <a:pt x="42775" y="82840"/>
                                  <a:pt x="47757" y="82840"/>
                                </a:cubicBezTo>
                                <a:cubicBezTo>
                                  <a:pt x="52067" y="82840"/>
                                  <a:pt x="56139" y="82440"/>
                                  <a:pt x="59983" y="81641"/>
                                </a:cubicBezTo>
                                <a:cubicBezTo>
                                  <a:pt x="63824" y="80835"/>
                                  <a:pt x="67097" y="79675"/>
                                  <a:pt x="69800" y="78152"/>
                                </a:cubicBezTo>
                                <a:lnTo>
                                  <a:pt x="69800" y="53201"/>
                                </a:lnTo>
                                <a:lnTo>
                                  <a:pt x="49911" y="53201"/>
                                </a:lnTo>
                                <a:lnTo>
                                  <a:pt x="49911" y="41800"/>
                                </a:lnTo>
                                <a:lnTo>
                                  <a:pt x="81961" y="41800"/>
                                </a:lnTo>
                                <a:lnTo>
                                  <a:pt x="81961" y="86011"/>
                                </a:lnTo>
                                <a:cubicBezTo>
                                  <a:pt x="79765" y="87361"/>
                                  <a:pt x="77274" y="88542"/>
                                  <a:pt x="74484" y="89557"/>
                                </a:cubicBezTo>
                                <a:cubicBezTo>
                                  <a:pt x="71698" y="90571"/>
                                  <a:pt x="68810" y="91436"/>
                                  <a:pt x="65811" y="92153"/>
                                </a:cubicBezTo>
                                <a:cubicBezTo>
                                  <a:pt x="62813" y="92869"/>
                                  <a:pt x="59771" y="93395"/>
                                  <a:pt x="56689" y="93736"/>
                                </a:cubicBezTo>
                                <a:cubicBezTo>
                                  <a:pt x="53608" y="94072"/>
                                  <a:pt x="50717" y="94245"/>
                                  <a:pt x="48010" y="94245"/>
                                </a:cubicBezTo>
                                <a:cubicBezTo>
                                  <a:pt x="40414" y="94245"/>
                                  <a:pt x="33638" y="92976"/>
                                  <a:pt x="27681" y="90442"/>
                                </a:cubicBezTo>
                                <a:cubicBezTo>
                                  <a:pt x="21730" y="87909"/>
                                  <a:pt x="16700" y="84492"/>
                                  <a:pt x="12607" y="80183"/>
                                </a:cubicBezTo>
                                <a:cubicBezTo>
                                  <a:pt x="8510" y="75876"/>
                                  <a:pt x="5386" y="70872"/>
                                  <a:pt x="3236" y="65174"/>
                                </a:cubicBezTo>
                                <a:cubicBezTo>
                                  <a:pt x="1077" y="59472"/>
                                  <a:pt x="0" y="53452"/>
                                  <a:pt x="0" y="47120"/>
                                </a:cubicBezTo>
                                <a:cubicBezTo>
                                  <a:pt x="0" y="40453"/>
                                  <a:pt x="1163" y="34243"/>
                                  <a:pt x="3489" y="28501"/>
                                </a:cubicBezTo>
                                <a:cubicBezTo>
                                  <a:pt x="5810" y="22758"/>
                                  <a:pt x="9014" y="17776"/>
                                  <a:pt x="13115" y="13553"/>
                                </a:cubicBezTo>
                                <a:cubicBezTo>
                                  <a:pt x="17208" y="9331"/>
                                  <a:pt x="22130" y="6015"/>
                                  <a:pt x="27871" y="3611"/>
                                </a:cubicBezTo>
                                <a:cubicBezTo>
                                  <a:pt x="33613" y="1198"/>
                                  <a:pt x="39906" y="0"/>
                                  <a:pt x="4674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7" name="Shape 104"/>
                        <wps:cNvSpPr/>
                        <wps:spPr>
                          <a:xfrm>
                            <a:off x="2732696" y="699808"/>
                            <a:ext cx="46742" cy="94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42" h="94240">
                                <a:moveTo>
                                  <a:pt x="46742" y="0"/>
                                </a:moveTo>
                                <a:lnTo>
                                  <a:pt x="46742" y="11401"/>
                                </a:lnTo>
                                <a:lnTo>
                                  <a:pt x="32807" y="14247"/>
                                </a:lnTo>
                                <a:cubicBezTo>
                                  <a:pt x="28666" y="16145"/>
                                  <a:pt x="25121" y="18704"/>
                                  <a:pt x="22168" y="21908"/>
                                </a:cubicBezTo>
                                <a:cubicBezTo>
                                  <a:pt x="19213" y="25120"/>
                                  <a:pt x="16930" y="28900"/>
                                  <a:pt x="15325" y="33249"/>
                                </a:cubicBezTo>
                                <a:cubicBezTo>
                                  <a:pt x="13722" y="37600"/>
                                  <a:pt x="12920" y="42219"/>
                                  <a:pt x="12920" y="47119"/>
                                </a:cubicBezTo>
                                <a:cubicBezTo>
                                  <a:pt x="12920" y="52019"/>
                                  <a:pt x="13722" y="56642"/>
                                  <a:pt x="15325" y="60990"/>
                                </a:cubicBezTo>
                                <a:cubicBezTo>
                                  <a:pt x="16930" y="65339"/>
                                  <a:pt x="19213" y="69119"/>
                                  <a:pt x="22168" y="72330"/>
                                </a:cubicBezTo>
                                <a:cubicBezTo>
                                  <a:pt x="25121" y="75534"/>
                                  <a:pt x="28666" y="78091"/>
                                  <a:pt x="32807" y="79991"/>
                                </a:cubicBezTo>
                                <a:lnTo>
                                  <a:pt x="46742" y="82839"/>
                                </a:lnTo>
                                <a:lnTo>
                                  <a:pt x="46742" y="94240"/>
                                </a:lnTo>
                                <a:lnTo>
                                  <a:pt x="27868" y="90630"/>
                                </a:lnTo>
                                <a:cubicBezTo>
                                  <a:pt x="22128" y="88224"/>
                                  <a:pt x="17204" y="84916"/>
                                  <a:pt x="13108" y="80685"/>
                                </a:cubicBezTo>
                                <a:cubicBezTo>
                                  <a:pt x="9015" y="76470"/>
                                  <a:pt x="5803" y="71484"/>
                                  <a:pt x="3481" y="65743"/>
                                </a:cubicBezTo>
                                <a:cubicBezTo>
                                  <a:pt x="1162" y="60000"/>
                                  <a:pt x="0" y="53795"/>
                                  <a:pt x="0" y="47119"/>
                                </a:cubicBezTo>
                                <a:cubicBezTo>
                                  <a:pt x="0" y="40445"/>
                                  <a:pt x="1162" y="34242"/>
                                  <a:pt x="3481" y="28500"/>
                                </a:cubicBezTo>
                                <a:cubicBezTo>
                                  <a:pt x="5803" y="22758"/>
                                  <a:pt x="9015" y="17776"/>
                                  <a:pt x="13108" y="13553"/>
                                </a:cubicBezTo>
                                <a:cubicBezTo>
                                  <a:pt x="17204" y="9331"/>
                                  <a:pt x="22128" y="6015"/>
                                  <a:pt x="27868" y="3606"/>
                                </a:cubicBezTo>
                                <a:lnTo>
                                  <a:pt x="46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8" name="Shape 105"/>
                        <wps:cNvSpPr/>
                        <wps:spPr>
                          <a:xfrm>
                            <a:off x="2779438" y="699808"/>
                            <a:ext cx="46743" cy="94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43" h="94241">
                                <a:moveTo>
                                  <a:pt x="3" y="0"/>
                                </a:moveTo>
                                <a:cubicBezTo>
                                  <a:pt x="6840" y="0"/>
                                  <a:pt x="13133" y="1198"/>
                                  <a:pt x="18876" y="3607"/>
                                </a:cubicBezTo>
                                <a:cubicBezTo>
                                  <a:pt x="24617" y="6015"/>
                                  <a:pt x="29535" y="9331"/>
                                  <a:pt x="33636" y="13553"/>
                                </a:cubicBezTo>
                                <a:cubicBezTo>
                                  <a:pt x="37729" y="17776"/>
                                  <a:pt x="40935" y="22758"/>
                                  <a:pt x="43262" y="28501"/>
                                </a:cubicBezTo>
                                <a:cubicBezTo>
                                  <a:pt x="45584" y="34243"/>
                                  <a:pt x="46743" y="40446"/>
                                  <a:pt x="46743" y="47120"/>
                                </a:cubicBezTo>
                                <a:cubicBezTo>
                                  <a:pt x="46743" y="53795"/>
                                  <a:pt x="45584" y="60001"/>
                                  <a:pt x="43262" y="65743"/>
                                </a:cubicBezTo>
                                <a:cubicBezTo>
                                  <a:pt x="40935" y="71485"/>
                                  <a:pt x="37729" y="76471"/>
                                  <a:pt x="33636" y="80686"/>
                                </a:cubicBezTo>
                                <a:cubicBezTo>
                                  <a:pt x="29535" y="84917"/>
                                  <a:pt x="24617" y="88225"/>
                                  <a:pt x="18876" y="90630"/>
                                </a:cubicBezTo>
                                <a:cubicBezTo>
                                  <a:pt x="13133" y="93042"/>
                                  <a:pt x="6840" y="94241"/>
                                  <a:pt x="3" y="94241"/>
                                </a:cubicBezTo>
                                <a:lnTo>
                                  <a:pt x="0" y="94240"/>
                                </a:lnTo>
                                <a:lnTo>
                                  <a:pt x="0" y="82839"/>
                                </a:lnTo>
                                <a:lnTo>
                                  <a:pt x="3" y="82840"/>
                                </a:lnTo>
                                <a:cubicBezTo>
                                  <a:pt x="5148" y="82840"/>
                                  <a:pt x="9796" y="81893"/>
                                  <a:pt x="13936" y="79991"/>
                                </a:cubicBezTo>
                                <a:cubicBezTo>
                                  <a:pt x="18073" y="78091"/>
                                  <a:pt x="21619" y="75535"/>
                                  <a:pt x="24578" y="72330"/>
                                </a:cubicBezTo>
                                <a:cubicBezTo>
                                  <a:pt x="27529" y="69120"/>
                                  <a:pt x="29811" y="65339"/>
                                  <a:pt x="31418" y="60991"/>
                                </a:cubicBezTo>
                                <a:cubicBezTo>
                                  <a:pt x="33016" y="56642"/>
                                  <a:pt x="33822" y="52019"/>
                                  <a:pt x="33822" y="47120"/>
                                </a:cubicBezTo>
                                <a:cubicBezTo>
                                  <a:pt x="33822" y="42220"/>
                                  <a:pt x="33016" y="37601"/>
                                  <a:pt x="31418" y="33249"/>
                                </a:cubicBezTo>
                                <a:cubicBezTo>
                                  <a:pt x="29811" y="28901"/>
                                  <a:pt x="27529" y="25121"/>
                                  <a:pt x="24578" y="21909"/>
                                </a:cubicBezTo>
                                <a:cubicBezTo>
                                  <a:pt x="21619" y="18705"/>
                                  <a:pt x="18073" y="16146"/>
                                  <a:pt x="13936" y="14248"/>
                                </a:cubicBezTo>
                                <a:cubicBezTo>
                                  <a:pt x="9796" y="12347"/>
                                  <a:pt x="5148" y="11401"/>
                                  <a:pt x="3" y="11401"/>
                                </a:cubicBezTo>
                                <a:lnTo>
                                  <a:pt x="0" y="11402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59" name="Shape 106"/>
                        <wps:cNvSpPr/>
                        <wps:spPr>
                          <a:xfrm>
                            <a:off x="2862663" y="702087"/>
                            <a:ext cx="30781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81" h="89686">
                                <a:moveTo>
                                  <a:pt x="0" y="0"/>
                                </a:moveTo>
                                <a:lnTo>
                                  <a:pt x="30781" y="0"/>
                                </a:lnTo>
                                <a:lnTo>
                                  <a:pt x="30781" y="10641"/>
                                </a:lnTo>
                                <a:lnTo>
                                  <a:pt x="12160" y="10641"/>
                                </a:lnTo>
                                <a:lnTo>
                                  <a:pt x="12160" y="37241"/>
                                </a:lnTo>
                                <a:lnTo>
                                  <a:pt x="28749" y="37241"/>
                                </a:lnTo>
                                <a:lnTo>
                                  <a:pt x="30781" y="37022"/>
                                </a:lnTo>
                                <a:lnTo>
                                  <a:pt x="30781" y="48059"/>
                                </a:lnTo>
                                <a:lnTo>
                                  <a:pt x="30150" y="47880"/>
                                </a:lnTo>
                                <a:lnTo>
                                  <a:pt x="12160" y="47880"/>
                                </a:lnTo>
                                <a:lnTo>
                                  <a:pt x="12160" y="79041"/>
                                </a:lnTo>
                                <a:lnTo>
                                  <a:pt x="30020" y="79041"/>
                                </a:lnTo>
                                <a:lnTo>
                                  <a:pt x="30781" y="78970"/>
                                </a:lnTo>
                                <a:lnTo>
                                  <a:pt x="30781" y="89686"/>
                                </a:lnTo>
                                <a:lnTo>
                                  <a:pt x="30780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0" name="Shape 107"/>
                        <wps:cNvSpPr/>
                        <wps:spPr>
                          <a:xfrm>
                            <a:off x="2893444" y="702087"/>
                            <a:ext cx="31541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541" h="89686">
                                <a:moveTo>
                                  <a:pt x="0" y="0"/>
                                </a:moveTo>
                                <a:lnTo>
                                  <a:pt x="381" y="0"/>
                                </a:lnTo>
                                <a:cubicBezTo>
                                  <a:pt x="4260" y="0"/>
                                  <a:pt x="7872" y="467"/>
                                  <a:pt x="11212" y="1389"/>
                                </a:cubicBezTo>
                                <a:cubicBezTo>
                                  <a:pt x="14546" y="2325"/>
                                  <a:pt x="17415" y="3697"/>
                                  <a:pt x="19824" y="5511"/>
                                </a:cubicBezTo>
                                <a:cubicBezTo>
                                  <a:pt x="22232" y="7329"/>
                                  <a:pt x="24133" y="9647"/>
                                  <a:pt x="25526" y="12474"/>
                                </a:cubicBezTo>
                                <a:cubicBezTo>
                                  <a:pt x="26920" y="15303"/>
                                  <a:pt x="27614" y="18619"/>
                                  <a:pt x="27614" y="22420"/>
                                </a:cubicBezTo>
                                <a:cubicBezTo>
                                  <a:pt x="27614" y="27571"/>
                                  <a:pt x="26178" y="31776"/>
                                  <a:pt x="23309" y="35020"/>
                                </a:cubicBezTo>
                                <a:cubicBezTo>
                                  <a:pt x="20432" y="38279"/>
                                  <a:pt x="16716" y="40661"/>
                                  <a:pt x="12160" y="42180"/>
                                </a:cubicBezTo>
                                <a:lnTo>
                                  <a:pt x="12160" y="42437"/>
                                </a:lnTo>
                                <a:cubicBezTo>
                                  <a:pt x="14862" y="42606"/>
                                  <a:pt x="17394" y="43300"/>
                                  <a:pt x="19762" y="44524"/>
                                </a:cubicBezTo>
                                <a:cubicBezTo>
                                  <a:pt x="22120" y="45749"/>
                                  <a:pt x="24173" y="47354"/>
                                  <a:pt x="25900" y="49338"/>
                                </a:cubicBezTo>
                                <a:cubicBezTo>
                                  <a:pt x="27636" y="51324"/>
                                  <a:pt x="29008" y="53622"/>
                                  <a:pt x="30018" y="56243"/>
                                </a:cubicBezTo>
                                <a:cubicBezTo>
                                  <a:pt x="31035" y="58859"/>
                                  <a:pt x="31541" y="61688"/>
                                  <a:pt x="31541" y="64728"/>
                                </a:cubicBezTo>
                                <a:cubicBezTo>
                                  <a:pt x="31541" y="68782"/>
                                  <a:pt x="30717" y="72353"/>
                                  <a:pt x="29072" y="75434"/>
                                </a:cubicBezTo>
                                <a:cubicBezTo>
                                  <a:pt x="27424" y="78515"/>
                                  <a:pt x="25159" y="81114"/>
                                  <a:pt x="22293" y="83224"/>
                                </a:cubicBezTo>
                                <a:cubicBezTo>
                                  <a:pt x="19420" y="85334"/>
                                  <a:pt x="16087" y="86940"/>
                                  <a:pt x="12289" y="88033"/>
                                </a:cubicBezTo>
                                <a:lnTo>
                                  <a:pt x="0" y="89686"/>
                                </a:lnTo>
                                <a:lnTo>
                                  <a:pt x="0" y="78970"/>
                                </a:lnTo>
                                <a:lnTo>
                                  <a:pt x="5384" y="78472"/>
                                </a:lnTo>
                                <a:cubicBezTo>
                                  <a:pt x="7619" y="78091"/>
                                  <a:pt x="9711" y="77331"/>
                                  <a:pt x="11652" y="76189"/>
                                </a:cubicBezTo>
                                <a:cubicBezTo>
                                  <a:pt x="13592" y="75055"/>
                                  <a:pt x="15241" y="73515"/>
                                  <a:pt x="16595" y="71568"/>
                                </a:cubicBezTo>
                                <a:cubicBezTo>
                                  <a:pt x="17945" y="69628"/>
                                  <a:pt x="18621" y="67053"/>
                                  <a:pt x="18621" y="63841"/>
                                </a:cubicBezTo>
                                <a:cubicBezTo>
                                  <a:pt x="18621" y="58525"/>
                                  <a:pt x="16887" y="54532"/>
                                  <a:pt x="13423" y="51867"/>
                                </a:cubicBezTo>
                                <a:lnTo>
                                  <a:pt x="0" y="48059"/>
                                </a:lnTo>
                                <a:lnTo>
                                  <a:pt x="0" y="37022"/>
                                </a:lnTo>
                                <a:lnTo>
                                  <a:pt x="4433" y="36543"/>
                                </a:lnTo>
                                <a:cubicBezTo>
                                  <a:pt x="6460" y="36079"/>
                                  <a:pt x="8232" y="35298"/>
                                  <a:pt x="9754" y="34203"/>
                                </a:cubicBezTo>
                                <a:cubicBezTo>
                                  <a:pt x="11269" y="33105"/>
                                  <a:pt x="12476" y="31707"/>
                                  <a:pt x="13358" y="30020"/>
                                </a:cubicBezTo>
                                <a:cubicBezTo>
                                  <a:pt x="14248" y="28335"/>
                                  <a:pt x="14693" y="26264"/>
                                  <a:pt x="14693" y="23813"/>
                                </a:cubicBezTo>
                                <a:cubicBezTo>
                                  <a:pt x="14693" y="20268"/>
                                  <a:pt x="13553" y="17185"/>
                                  <a:pt x="11269" y="14569"/>
                                </a:cubicBezTo>
                                <a:cubicBezTo>
                                  <a:pt x="8995" y="11951"/>
                                  <a:pt x="5402" y="10641"/>
                                  <a:pt x="506" y="10641"/>
                                </a:cubicBezTo>
                                <a:lnTo>
                                  <a:pt x="0" y="106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1" name="Shape 1001"/>
                        <wps:cNvSpPr/>
                        <wps:spPr>
                          <a:xfrm>
                            <a:off x="2961465" y="702087"/>
                            <a:ext cx="12160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60" h="89686">
                                <a:moveTo>
                                  <a:pt x="0" y="0"/>
                                </a:moveTo>
                                <a:lnTo>
                                  <a:pt x="12160" y="0"/>
                                </a:lnTo>
                                <a:lnTo>
                                  <a:pt x="12160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2" name="Shape 109"/>
                        <wps:cNvSpPr/>
                        <wps:spPr>
                          <a:xfrm>
                            <a:off x="3015681" y="702087"/>
                            <a:ext cx="60170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70" h="89686">
                                <a:moveTo>
                                  <a:pt x="0" y="0"/>
                                </a:moveTo>
                                <a:lnTo>
                                  <a:pt x="57891" y="0"/>
                                </a:lnTo>
                                <a:lnTo>
                                  <a:pt x="57891" y="11397"/>
                                </a:lnTo>
                                <a:lnTo>
                                  <a:pt x="12160" y="11397"/>
                                </a:lnTo>
                                <a:lnTo>
                                  <a:pt x="12160" y="38128"/>
                                </a:lnTo>
                                <a:lnTo>
                                  <a:pt x="54719" y="38128"/>
                                </a:lnTo>
                                <a:lnTo>
                                  <a:pt x="54719" y="49528"/>
                                </a:lnTo>
                                <a:lnTo>
                                  <a:pt x="12160" y="49528"/>
                                </a:lnTo>
                                <a:lnTo>
                                  <a:pt x="12160" y="78285"/>
                                </a:lnTo>
                                <a:lnTo>
                                  <a:pt x="60170" y="78285"/>
                                </a:lnTo>
                                <a:lnTo>
                                  <a:pt x="60170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3" name="Shape 110"/>
                        <wps:cNvSpPr/>
                        <wps:spPr>
                          <a:xfrm>
                            <a:off x="3112078" y="702087"/>
                            <a:ext cx="29766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66" h="89686">
                                <a:moveTo>
                                  <a:pt x="0" y="0"/>
                                </a:moveTo>
                                <a:lnTo>
                                  <a:pt x="29766" y="0"/>
                                </a:lnTo>
                                <a:lnTo>
                                  <a:pt x="29766" y="10774"/>
                                </a:lnTo>
                                <a:lnTo>
                                  <a:pt x="28119" y="10641"/>
                                </a:lnTo>
                                <a:lnTo>
                                  <a:pt x="12160" y="10641"/>
                                </a:lnTo>
                                <a:lnTo>
                                  <a:pt x="12160" y="39521"/>
                                </a:lnTo>
                                <a:lnTo>
                                  <a:pt x="28119" y="39521"/>
                                </a:lnTo>
                                <a:lnTo>
                                  <a:pt x="29766" y="39388"/>
                                </a:lnTo>
                                <a:lnTo>
                                  <a:pt x="29766" y="57186"/>
                                </a:lnTo>
                                <a:lnTo>
                                  <a:pt x="25715" y="50162"/>
                                </a:lnTo>
                                <a:lnTo>
                                  <a:pt x="12160" y="50162"/>
                                </a:lnTo>
                                <a:lnTo>
                                  <a:pt x="12160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4" name="Shape 111"/>
                        <wps:cNvSpPr/>
                        <wps:spPr>
                          <a:xfrm>
                            <a:off x="3141845" y="702087"/>
                            <a:ext cx="33949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949" h="89686">
                                <a:moveTo>
                                  <a:pt x="0" y="0"/>
                                </a:moveTo>
                                <a:lnTo>
                                  <a:pt x="1776" y="0"/>
                                </a:lnTo>
                                <a:cubicBezTo>
                                  <a:pt x="7514" y="0"/>
                                  <a:pt x="12249" y="784"/>
                                  <a:pt x="15961" y="2342"/>
                                </a:cubicBezTo>
                                <a:cubicBezTo>
                                  <a:pt x="19676" y="3905"/>
                                  <a:pt x="22613" y="5889"/>
                                  <a:pt x="24770" y="8298"/>
                                </a:cubicBezTo>
                                <a:cubicBezTo>
                                  <a:pt x="26915" y="10702"/>
                                  <a:pt x="28416" y="13409"/>
                                  <a:pt x="29263" y="16404"/>
                                </a:cubicBezTo>
                                <a:cubicBezTo>
                                  <a:pt x="30109" y="19400"/>
                                  <a:pt x="30527" y="22295"/>
                                  <a:pt x="30527" y="25081"/>
                                </a:cubicBezTo>
                                <a:cubicBezTo>
                                  <a:pt x="30527" y="27949"/>
                                  <a:pt x="30023" y="30718"/>
                                  <a:pt x="29010" y="33379"/>
                                </a:cubicBezTo>
                                <a:cubicBezTo>
                                  <a:pt x="27999" y="36038"/>
                                  <a:pt x="26541" y="38444"/>
                                  <a:pt x="24640" y="40597"/>
                                </a:cubicBezTo>
                                <a:cubicBezTo>
                                  <a:pt x="22739" y="42753"/>
                                  <a:pt x="20417" y="44572"/>
                                  <a:pt x="17671" y="46048"/>
                                </a:cubicBezTo>
                                <a:cubicBezTo>
                                  <a:pt x="14924" y="47523"/>
                                  <a:pt x="11868" y="48430"/>
                                  <a:pt x="8487" y="48769"/>
                                </a:cubicBezTo>
                                <a:lnTo>
                                  <a:pt x="33949" y="89686"/>
                                </a:lnTo>
                                <a:lnTo>
                                  <a:pt x="18747" y="89686"/>
                                </a:lnTo>
                                <a:lnTo>
                                  <a:pt x="0" y="57186"/>
                                </a:lnTo>
                                <a:lnTo>
                                  <a:pt x="0" y="39388"/>
                                </a:lnTo>
                                <a:lnTo>
                                  <a:pt x="5387" y="38956"/>
                                </a:lnTo>
                                <a:cubicBezTo>
                                  <a:pt x="7710" y="38574"/>
                                  <a:pt x="9772" y="37878"/>
                                  <a:pt x="11590" y="36860"/>
                                </a:cubicBezTo>
                                <a:cubicBezTo>
                                  <a:pt x="13408" y="35848"/>
                                  <a:pt x="14859" y="34390"/>
                                  <a:pt x="15961" y="32493"/>
                                </a:cubicBezTo>
                                <a:cubicBezTo>
                                  <a:pt x="17058" y="30593"/>
                                  <a:pt x="17606" y="28122"/>
                                  <a:pt x="17606" y="25081"/>
                                </a:cubicBezTo>
                                <a:cubicBezTo>
                                  <a:pt x="17606" y="22042"/>
                                  <a:pt x="17058" y="19573"/>
                                  <a:pt x="15961" y="17672"/>
                                </a:cubicBezTo>
                                <a:cubicBezTo>
                                  <a:pt x="14859" y="15768"/>
                                  <a:pt x="13408" y="14312"/>
                                  <a:pt x="11590" y="13298"/>
                                </a:cubicBezTo>
                                <a:cubicBezTo>
                                  <a:pt x="9772" y="12285"/>
                                  <a:pt x="7710" y="11591"/>
                                  <a:pt x="5387" y="11210"/>
                                </a:cubicBezTo>
                                <a:lnTo>
                                  <a:pt x="0" y="107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5" name="Shape 112"/>
                        <wps:cNvSpPr/>
                        <wps:spPr>
                          <a:xfrm>
                            <a:off x="3208471" y="702087"/>
                            <a:ext cx="77779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79" h="89686">
                                <a:moveTo>
                                  <a:pt x="0" y="0"/>
                                </a:moveTo>
                                <a:lnTo>
                                  <a:pt x="15966" y="0"/>
                                </a:lnTo>
                                <a:lnTo>
                                  <a:pt x="65369" y="73720"/>
                                </a:lnTo>
                                <a:lnTo>
                                  <a:pt x="65621" y="73720"/>
                                </a:lnTo>
                                <a:lnTo>
                                  <a:pt x="65621" y="0"/>
                                </a:lnTo>
                                <a:lnTo>
                                  <a:pt x="77779" y="0"/>
                                </a:lnTo>
                                <a:lnTo>
                                  <a:pt x="77779" y="89686"/>
                                </a:lnTo>
                                <a:lnTo>
                                  <a:pt x="62324" y="89686"/>
                                </a:lnTo>
                                <a:lnTo>
                                  <a:pt x="12421" y="15963"/>
                                </a:lnTo>
                                <a:lnTo>
                                  <a:pt x="12168" y="15963"/>
                                </a:lnTo>
                                <a:lnTo>
                                  <a:pt x="12168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6" name="Shape 113"/>
                        <wps:cNvSpPr/>
                        <wps:spPr>
                          <a:xfrm>
                            <a:off x="3322731" y="699808"/>
                            <a:ext cx="46743" cy="94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43" h="94241">
                                <a:moveTo>
                                  <a:pt x="46739" y="0"/>
                                </a:moveTo>
                                <a:lnTo>
                                  <a:pt x="46743" y="1"/>
                                </a:lnTo>
                                <a:lnTo>
                                  <a:pt x="46743" y="11402"/>
                                </a:lnTo>
                                <a:lnTo>
                                  <a:pt x="46739" y="11401"/>
                                </a:lnTo>
                                <a:cubicBezTo>
                                  <a:pt x="41595" y="11401"/>
                                  <a:pt x="36947" y="12347"/>
                                  <a:pt x="32807" y="14248"/>
                                </a:cubicBezTo>
                                <a:cubicBezTo>
                                  <a:pt x="28674" y="16146"/>
                                  <a:pt x="25121" y="18705"/>
                                  <a:pt x="22169" y="21909"/>
                                </a:cubicBezTo>
                                <a:cubicBezTo>
                                  <a:pt x="19210" y="25121"/>
                                  <a:pt x="16932" y="28901"/>
                                  <a:pt x="15325" y="33249"/>
                                </a:cubicBezTo>
                                <a:cubicBezTo>
                                  <a:pt x="13724" y="37601"/>
                                  <a:pt x="12921" y="42220"/>
                                  <a:pt x="12921" y="47120"/>
                                </a:cubicBezTo>
                                <a:cubicBezTo>
                                  <a:pt x="12921" y="52019"/>
                                  <a:pt x="13724" y="56642"/>
                                  <a:pt x="15325" y="60991"/>
                                </a:cubicBezTo>
                                <a:cubicBezTo>
                                  <a:pt x="16932" y="65339"/>
                                  <a:pt x="19210" y="69120"/>
                                  <a:pt x="22169" y="72330"/>
                                </a:cubicBezTo>
                                <a:cubicBezTo>
                                  <a:pt x="25121" y="75535"/>
                                  <a:pt x="28674" y="78091"/>
                                  <a:pt x="32807" y="79991"/>
                                </a:cubicBezTo>
                                <a:cubicBezTo>
                                  <a:pt x="36947" y="81893"/>
                                  <a:pt x="41595" y="82840"/>
                                  <a:pt x="46739" y="82840"/>
                                </a:cubicBezTo>
                                <a:lnTo>
                                  <a:pt x="46743" y="82839"/>
                                </a:lnTo>
                                <a:lnTo>
                                  <a:pt x="46743" y="94240"/>
                                </a:lnTo>
                                <a:lnTo>
                                  <a:pt x="46739" y="94241"/>
                                </a:lnTo>
                                <a:cubicBezTo>
                                  <a:pt x="39906" y="94241"/>
                                  <a:pt x="33607" y="93042"/>
                                  <a:pt x="27868" y="90630"/>
                                </a:cubicBezTo>
                                <a:cubicBezTo>
                                  <a:pt x="22122" y="88225"/>
                                  <a:pt x="17205" y="84917"/>
                                  <a:pt x="13108" y="80686"/>
                                </a:cubicBezTo>
                                <a:cubicBezTo>
                                  <a:pt x="9015" y="76471"/>
                                  <a:pt x="5804" y="71485"/>
                                  <a:pt x="3481" y="65743"/>
                                </a:cubicBezTo>
                                <a:cubicBezTo>
                                  <a:pt x="1163" y="60001"/>
                                  <a:pt x="0" y="53795"/>
                                  <a:pt x="0" y="47120"/>
                                </a:cubicBezTo>
                                <a:cubicBezTo>
                                  <a:pt x="0" y="40446"/>
                                  <a:pt x="1163" y="34243"/>
                                  <a:pt x="3481" y="28501"/>
                                </a:cubicBezTo>
                                <a:cubicBezTo>
                                  <a:pt x="5804" y="22758"/>
                                  <a:pt x="9015" y="17776"/>
                                  <a:pt x="13108" y="13553"/>
                                </a:cubicBezTo>
                                <a:cubicBezTo>
                                  <a:pt x="17205" y="9331"/>
                                  <a:pt x="22122" y="6015"/>
                                  <a:pt x="27868" y="3607"/>
                                </a:cubicBezTo>
                                <a:cubicBezTo>
                                  <a:pt x="33607" y="1198"/>
                                  <a:pt x="39906" y="0"/>
                                  <a:pt x="4673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7" name="Shape 114"/>
                        <wps:cNvSpPr/>
                        <wps:spPr>
                          <a:xfrm>
                            <a:off x="3369475" y="699809"/>
                            <a:ext cx="46741" cy="94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41" h="94239">
                                <a:moveTo>
                                  <a:pt x="0" y="0"/>
                                </a:moveTo>
                                <a:lnTo>
                                  <a:pt x="18874" y="3606"/>
                                </a:lnTo>
                                <a:cubicBezTo>
                                  <a:pt x="24617" y="6014"/>
                                  <a:pt x="29534" y="9330"/>
                                  <a:pt x="33627" y="13553"/>
                                </a:cubicBezTo>
                                <a:cubicBezTo>
                                  <a:pt x="37727" y="17776"/>
                                  <a:pt x="40935" y="22757"/>
                                  <a:pt x="43261" y="28500"/>
                                </a:cubicBezTo>
                                <a:cubicBezTo>
                                  <a:pt x="45576" y="34242"/>
                                  <a:pt x="46741" y="40445"/>
                                  <a:pt x="46741" y="47119"/>
                                </a:cubicBezTo>
                                <a:cubicBezTo>
                                  <a:pt x="46741" y="53794"/>
                                  <a:pt x="45576" y="60000"/>
                                  <a:pt x="43261" y="65742"/>
                                </a:cubicBezTo>
                                <a:cubicBezTo>
                                  <a:pt x="40935" y="71484"/>
                                  <a:pt x="37727" y="76470"/>
                                  <a:pt x="33627" y="80685"/>
                                </a:cubicBezTo>
                                <a:cubicBezTo>
                                  <a:pt x="29534" y="84916"/>
                                  <a:pt x="24617" y="88224"/>
                                  <a:pt x="18874" y="90629"/>
                                </a:cubicBezTo>
                                <a:lnTo>
                                  <a:pt x="0" y="94239"/>
                                </a:lnTo>
                                <a:lnTo>
                                  <a:pt x="0" y="82838"/>
                                </a:lnTo>
                                <a:lnTo>
                                  <a:pt x="13931" y="79990"/>
                                </a:lnTo>
                                <a:cubicBezTo>
                                  <a:pt x="18071" y="78090"/>
                                  <a:pt x="21617" y="75534"/>
                                  <a:pt x="24576" y="72330"/>
                                </a:cubicBezTo>
                                <a:cubicBezTo>
                                  <a:pt x="27529" y="69119"/>
                                  <a:pt x="29811" y="65339"/>
                                  <a:pt x="31416" y="60990"/>
                                </a:cubicBezTo>
                                <a:cubicBezTo>
                                  <a:pt x="33015" y="56641"/>
                                  <a:pt x="33822" y="52018"/>
                                  <a:pt x="33822" y="47119"/>
                                </a:cubicBezTo>
                                <a:cubicBezTo>
                                  <a:pt x="33822" y="42219"/>
                                  <a:pt x="33015" y="37600"/>
                                  <a:pt x="31416" y="33248"/>
                                </a:cubicBezTo>
                                <a:cubicBezTo>
                                  <a:pt x="29811" y="28900"/>
                                  <a:pt x="27529" y="25120"/>
                                  <a:pt x="24576" y="21908"/>
                                </a:cubicBezTo>
                                <a:cubicBezTo>
                                  <a:pt x="21617" y="18704"/>
                                  <a:pt x="18071" y="16145"/>
                                  <a:pt x="13931" y="14247"/>
                                </a:cubicBezTo>
                                <a:lnTo>
                                  <a:pt x="0" y="114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8" name="Shape 115"/>
                        <wps:cNvSpPr/>
                        <wps:spPr>
                          <a:xfrm>
                            <a:off x="3504885" y="702087"/>
                            <a:ext cx="38825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25" h="89686">
                                <a:moveTo>
                                  <a:pt x="0" y="0"/>
                                </a:moveTo>
                                <a:lnTo>
                                  <a:pt x="31286" y="0"/>
                                </a:lnTo>
                                <a:lnTo>
                                  <a:pt x="38825" y="974"/>
                                </a:lnTo>
                                <a:lnTo>
                                  <a:pt x="38825" y="13112"/>
                                </a:lnTo>
                                <a:lnTo>
                                  <a:pt x="30397" y="11397"/>
                                </a:lnTo>
                                <a:lnTo>
                                  <a:pt x="12160" y="11397"/>
                                </a:lnTo>
                                <a:lnTo>
                                  <a:pt x="12160" y="78285"/>
                                </a:lnTo>
                                <a:lnTo>
                                  <a:pt x="27482" y="78285"/>
                                </a:lnTo>
                                <a:lnTo>
                                  <a:pt x="38825" y="76661"/>
                                </a:lnTo>
                                <a:lnTo>
                                  <a:pt x="38825" y="87970"/>
                                </a:lnTo>
                                <a:lnTo>
                                  <a:pt x="29261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69" name="Shape 116"/>
                        <wps:cNvSpPr/>
                        <wps:spPr>
                          <a:xfrm>
                            <a:off x="3543710" y="703061"/>
                            <a:ext cx="39586" cy="86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86" h="86996">
                                <a:moveTo>
                                  <a:pt x="0" y="0"/>
                                </a:moveTo>
                                <a:lnTo>
                                  <a:pt x="9122" y="1179"/>
                                </a:lnTo>
                                <a:cubicBezTo>
                                  <a:pt x="13893" y="2615"/>
                                  <a:pt x="18025" y="4537"/>
                                  <a:pt x="21532" y="6942"/>
                                </a:cubicBezTo>
                                <a:cubicBezTo>
                                  <a:pt x="25034" y="9347"/>
                                  <a:pt x="27950" y="12118"/>
                                  <a:pt x="30277" y="15240"/>
                                </a:cubicBezTo>
                                <a:cubicBezTo>
                                  <a:pt x="32591" y="18365"/>
                                  <a:pt x="34431" y="21572"/>
                                  <a:pt x="35785" y="24866"/>
                                </a:cubicBezTo>
                                <a:cubicBezTo>
                                  <a:pt x="37131" y="28161"/>
                                  <a:pt x="38106" y="31454"/>
                                  <a:pt x="38697" y="34745"/>
                                </a:cubicBezTo>
                                <a:cubicBezTo>
                                  <a:pt x="39284" y="38039"/>
                                  <a:pt x="39586" y="41080"/>
                                  <a:pt x="39586" y="43867"/>
                                </a:cubicBezTo>
                                <a:cubicBezTo>
                                  <a:pt x="39586" y="49612"/>
                                  <a:pt x="38524" y="55164"/>
                                  <a:pt x="36415" y="60528"/>
                                </a:cubicBezTo>
                                <a:cubicBezTo>
                                  <a:pt x="34305" y="65885"/>
                                  <a:pt x="31180" y="70659"/>
                                  <a:pt x="27047" y="74841"/>
                                </a:cubicBezTo>
                                <a:cubicBezTo>
                                  <a:pt x="22907" y="79022"/>
                                  <a:pt x="17774" y="82373"/>
                                  <a:pt x="11650" y="84907"/>
                                </a:cubicBezTo>
                                <a:lnTo>
                                  <a:pt x="0" y="86996"/>
                                </a:lnTo>
                                <a:lnTo>
                                  <a:pt x="0" y="75687"/>
                                </a:lnTo>
                                <a:lnTo>
                                  <a:pt x="3294" y="75215"/>
                                </a:lnTo>
                                <a:cubicBezTo>
                                  <a:pt x="7896" y="73822"/>
                                  <a:pt x="11927" y="71735"/>
                                  <a:pt x="15390" y="68948"/>
                                </a:cubicBezTo>
                                <a:cubicBezTo>
                                  <a:pt x="18849" y="66161"/>
                                  <a:pt x="21596" y="62676"/>
                                  <a:pt x="23623" y="58498"/>
                                </a:cubicBezTo>
                                <a:cubicBezTo>
                                  <a:pt x="25654" y="54318"/>
                                  <a:pt x="26665" y="49439"/>
                                  <a:pt x="26665" y="43867"/>
                                </a:cubicBezTo>
                                <a:cubicBezTo>
                                  <a:pt x="26665" y="40998"/>
                                  <a:pt x="26198" y="37638"/>
                                  <a:pt x="25272" y="33798"/>
                                </a:cubicBezTo>
                                <a:cubicBezTo>
                                  <a:pt x="24340" y="29953"/>
                                  <a:pt x="22591" y="26303"/>
                                  <a:pt x="20013" y="22839"/>
                                </a:cubicBezTo>
                                <a:cubicBezTo>
                                  <a:pt x="17435" y="19380"/>
                                  <a:pt x="13867" y="16446"/>
                                  <a:pt x="9310" y="14033"/>
                                </a:cubicBezTo>
                                <a:lnTo>
                                  <a:pt x="0" y="121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0" name="Shape 117"/>
                        <wps:cNvSpPr/>
                        <wps:spPr>
                          <a:xfrm>
                            <a:off x="3619772" y="702087"/>
                            <a:ext cx="60178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78" h="89686">
                                <a:moveTo>
                                  <a:pt x="0" y="0"/>
                                </a:moveTo>
                                <a:lnTo>
                                  <a:pt x="57894" y="0"/>
                                </a:lnTo>
                                <a:lnTo>
                                  <a:pt x="57894" y="11397"/>
                                </a:lnTo>
                                <a:lnTo>
                                  <a:pt x="12160" y="11397"/>
                                </a:lnTo>
                                <a:lnTo>
                                  <a:pt x="12160" y="38128"/>
                                </a:lnTo>
                                <a:lnTo>
                                  <a:pt x="54727" y="38128"/>
                                </a:lnTo>
                                <a:lnTo>
                                  <a:pt x="54727" y="49528"/>
                                </a:lnTo>
                                <a:lnTo>
                                  <a:pt x="12160" y="49528"/>
                                </a:lnTo>
                                <a:lnTo>
                                  <a:pt x="12160" y="78285"/>
                                </a:lnTo>
                                <a:lnTo>
                                  <a:pt x="60178" y="78285"/>
                                </a:lnTo>
                                <a:lnTo>
                                  <a:pt x="60178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1" name="Shape 118"/>
                        <wps:cNvSpPr/>
                        <wps:spPr>
                          <a:xfrm>
                            <a:off x="3770391" y="702087"/>
                            <a:ext cx="53327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27" h="89686">
                                <a:moveTo>
                                  <a:pt x="0" y="0"/>
                                </a:moveTo>
                                <a:lnTo>
                                  <a:pt x="12158" y="0"/>
                                </a:lnTo>
                                <a:lnTo>
                                  <a:pt x="12158" y="78285"/>
                                </a:lnTo>
                                <a:lnTo>
                                  <a:pt x="53327" y="78285"/>
                                </a:lnTo>
                                <a:lnTo>
                                  <a:pt x="53327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2" name="Shape 119"/>
                        <wps:cNvSpPr/>
                        <wps:spPr>
                          <a:xfrm>
                            <a:off x="3843735" y="702087"/>
                            <a:ext cx="44334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34" h="89686">
                                <a:moveTo>
                                  <a:pt x="39520" y="0"/>
                                </a:moveTo>
                                <a:lnTo>
                                  <a:pt x="44334" y="0"/>
                                </a:lnTo>
                                <a:lnTo>
                                  <a:pt x="44334" y="15706"/>
                                </a:lnTo>
                                <a:lnTo>
                                  <a:pt x="44333" y="15706"/>
                                </a:lnTo>
                                <a:lnTo>
                                  <a:pt x="27360" y="56872"/>
                                </a:lnTo>
                                <a:lnTo>
                                  <a:pt x="44334" y="56872"/>
                                </a:lnTo>
                                <a:lnTo>
                                  <a:pt x="44334" y="67518"/>
                                </a:lnTo>
                                <a:lnTo>
                                  <a:pt x="23054" y="67518"/>
                                </a:lnTo>
                                <a:lnTo>
                                  <a:pt x="14184" y="89686"/>
                                </a:lnTo>
                                <a:lnTo>
                                  <a:pt x="0" y="89686"/>
                                </a:lnTo>
                                <a:lnTo>
                                  <a:pt x="395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3" name="Shape 120"/>
                        <wps:cNvSpPr/>
                        <wps:spPr>
                          <a:xfrm>
                            <a:off x="3888069" y="702087"/>
                            <a:ext cx="44589" cy="89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89" h="89686">
                                <a:moveTo>
                                  <a:pt x="0" y="0"/>
                                </a:moveTo>
                                <a:lnTo>
                                  <a:pt x="6206" y="0"/>
                                </a:lnTo>
                                <a:lnTo>
                                  <a:pt x="44589" y="89686"/>
                                </a:lnTo>
                                <a:lnTo>
                                  <a:pt x="30398" y="89686"/>
                                </a:lnTo>
                                <a:lnTo>
                                  <a:pt x="21405" y="67518"/>
                                </a:lnTo>
                                <a:lnTo>
                                  <a:pt x="0" y="67518"/>
                                </a:lnTo>
                                <a:lnTo>
                                  <a:pt x="0" y="56872"/>
                                </a:lnTo>
                                <a:lnTo>
                                  <a:pt x="16975" y="56872"/>
                                </a:lnTo>
                                <a:lnTo>
                                  <a:pt x="252" y="15706"/>
                                </a:lnTo>
                                <a:lnTo>
                                  <a:pt x="0" y="157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4" name="Shape 121"/>
                        <wps:cNvSpPr/>
                        <wps:spPr>
                          <a:xfrm>
                            <a:off x="2010377" y="888671"/>
                            <a:ext cx="56903" cy="1209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903" h="120978">
                                <a:moveTo>
                                  <a:pt x="1393" y="0"/>
                                </a:moveTo>
                                <a:cubicBezTo>
                                  <a:pt x="5278" y="0"/>
                                  <a:pt x="9893" y="173"/>
                                  <a:pt x="15239" y="522"/>
                                </a:cubicBezTo>
                                <a:cubicBezTo>
                                  <a:pt x="20344" y="871"/>
                                  <a:pt x="24671" y="1044"/>
                                  <a:pt x="28213" y="1044"/>
                                </a:cubicBezTo>
                                <a:cubicBezTo>
                                  <a:pt x="31753" y="1044"/>
                                  <a:pt x="36105" y="871"/>
                                  <a:pt x="41270" y="522"/>
                                </a:cubicBezTo>
                                <a:cubicBezTo>
                                  <a:pt x="46674" y="173"/>
                                  <a:pt x="51318" y="0"/>
                                  <a:pt x="55206" y="0"/>
                                </a:cubicBezTo>
                                <a:lnTo>
                                  <a:pt x="56903" y="458"/>
                                </a:lnTo>
                                <a:lnTo>
                                  <a:pt x="56903" y="6747"/>
                                </a:lnTo>
                                <a:lnTo>
                                  <a:pt x="54511" y="5832"/>
                                </a:lnTo>
                                <a:cubicBezTo>
                                  <a:pt x="49633" y="5832"/>
                                  <a:pt x="45936" y="6221"/>
                                  <a:pt x="43409" y="7006"/>
                                </a:cubicBezTo>
                                <a:cubicBezTo>
                                  <a:pt x="40881" y="7794"/>
                                  <a:pt x="39197" y="9029"/>
                                  <a:pt x="38354" y="10716"/>
                                </a:cubicBezTo>
                                <a:cubicBezTo>
                                  <a:pt x="37512" y="12405"/>
                                  <a:pt x="37090" y="15369"/>
                                  <a:pt x="37090" y="19617"/>
                                </a:cubicBezTo>
                                <a:lnTo>
                                  <a:pt x="37090" y="58449"/>
                                </a:lnTo>
                                <a:cubicBezTo>
                                  <a:pt x="40461" y="58910"/>
                                  <a:pt x="44701" y="59137"/>
                                  <a:pt x="49805" y="59137"/>
                                </a:cubicBezTo>
                                <a:lnTo>
                                  <a:pt x="56903" y="56840"/>
                                </a:lnTo>
                                <a:lnTo>
                                  <a:pt x="56903" y="74258"/>
                                </a:lnTo>
                                <a:lnTo>
                                  <a:pt x="50897" y="66632"/>
                                </a:lnTo>
                                <a:cubicBezTo>
                                  <a:pt x="48603" y="64948"/>
                                  <a:pt x="44003" y="64101"/>
                                  <a:pt x="37090" y="64101"/>
                                </a:cubicBezTo>
                                <a:lnTo>
                                  <a:pt x="37090" y="101495"/>
                                </a:lnTo>
                                <a:cubicBezTo>
                                  <a:pt x="37090" y="105498"/>
                                  <a:pt x="37602" y="108320"/>
                                  <a:pt x="38613" y="109972"/>
                                </a:cubicBezTo>
                                <a:cubicBezTo>
                                  <a:pt x="39633" y="111628"/>
                                  <a:pt x="41436" y="112933"/>
                                  <a:pt x="44017" y="113890"/>
                                </a:cubicBezTo>
                                <a:cubicBezTo>
                                  <a:pt x="46601" y="114847"/>
                                  <a:pt x="50302" y="115613"/>
                                  <a:pt x="55119" y="116198"/>
                                </a:cubicBezTo>
                                <a:cubicBezTo>
                                  <a:pt x="56106" y="116312"/>
                                  <a:pt x="56599" y="117097"/>
                                  <a:pt x="56599" y="118541"/>
                                </a:cubicBezTo>
                                <a:cubicBezTo>
                                  <a:pt x="56599" y="120164"/>
                                  <a:pt x="56135" y="120978"/>
                                  <a:pt x="55206" y="120978"/>
                                </a:cubicBezTo>
                                <a:cubicBezTo>
                                  <a:pt x="51318" y="120978"/>
                                  <a:pt x="46674" y="120801"/>
                                  <a:pt x="41270" y="120456"/>
                                </a:cubicBezTo>
                                <a:cubicBezTo>
                                  <a:pt x="36105" y="120107"/>
                                  <a:pt x="31753" y="119934"/>
                                  <a:pt x="28213" y="119934"/>
                                </a:cubicBezTo>
                                <a:cubicBezTo>
                                  <a:pt x="24671" y="119934"/>
                                  <a:pt x="20344" y="120107"/>
                                  <a:pt x="15239" y="120456"/>
                                </a:cubicBezTo>
                                <a:cubicBezTo>
                                  <a:pt x="9893" y="120801"/>
                                  <a:pt x="5278" y="120978"/>
                                  <a:pt x="1393" y="120978"/>
                                </a:cubicBezTo>
                                <a:cubicBezTo>
                                  <a:pt x="461" y="120978"/>
                                  <a:pt x="0" y="120164"/>
                                  <a:pt x="0" y="118541"/>
                                </a:cubicBezTo>
                                <a:cubicBezTo>
                                  <a:pt x="0" y="117097"/>
                                  <a:pt x="461" y="116312"/>
                                  <a:pt x="1393" y="116198"/>
                                </a:cubicBezTo>
                                <a:cubicBezTo>
                                  <a:pt x="6206" y="115613"/>
                                  <a:pt x="9893" y="114844"/>
                                  <a:pt x="12448" y="113890"/>
                                </a:cubicBezTo>
                                <a:cubicBezTo>
                                  <a:pt x="15005" y="112933"/>
                                  <a:pt x="16791" y="111640"/>
                                  <a:pt x="17805" y="110015"/>
                                </a:cubicBezTo>
                                <a:cubicBezTo>
                                  <a:pt x="18824" y="108389"/>
                                  <a:pt x="19332" y="105545"/>
                                  <a:pt x="19332" y="101484"/>
                                </a:cubicBezTo>
                                <a:lnTo>
                                  <a:pt x="19332" y="19580"/>
                                </a:lnTo>
                                <a:cubicBezTo>
                                  <a:pt x="19332" y="15577"/>
                                  <a:pt x="18849" y="12747"/>
                                  <a:pt x="17896" y="11095"/>
                                </a:cubicBezTo>
                                <a:cubicBezTo>
                                  <a:pt x="16934" y="9443"/>
                                  <a:pt x="15178" y="8122"/>
                                  <a:pt x="12621" y="7135"/>
                                </a:cubicBezTo>
                                <a:cubicBezTo>
                                  <a:pt x="10069" y="6148"/>
                                  <a:pt x="6325" y="5363"/>
                                  <a:pt x="1393" y="4784"/>
                                </a:cubicBezTo>
                                <a:cubicBezTo>
                                  <a:pt x="461" y="4784"/>
                                  <a:pt x="0" y="3988"/>
                                  <a:pt x="0" y="2394"/>
                                </a:cubicBezTo>
                                <a:cubicBezTo>
                                  <a:pt x="0" y="799"/>
                                  <a:pt x="461" y="0"/>
                                  <a:pt x="139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5" name="Shape 122"/>
                        <wps:cNvSpPr/>
                        <wps:spPr>
                          <a:xfrm>
                            <a:off x="2067280" y="889129"/>
                            <a:ext cx="64222" cy="12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222" h="120519">
                                <a:moveTo>
                                  <a:pt x="0" y="0"/>
                                </a:moveTo>
                                <a:lnTo>
                                  <a:pt x="28344" y="7656"/>
                                </a:lnTo>
                                <a:cubicBezTo>
                                  <a:pt x="35426" y="13066"/>
                                  <a:pt x="38972" y="20666"/>
                                  <a:pt x="38972" y="30459"/>
                                </a:cubicBezTo>
                                <a:cubicBezTo>
                                  <a:pt x="38972" y="36644"/>
                                  <a:pt x="36629" y="42382"/>
                                  <a:pt x="31949" y="47677"/>
                                </a:cubicBezTo>
                                <a:cubicBezTo>
                                  <a:pt x="27272" y="52973"/>
                                  <a:pt x="20947" y="57051"/>
                                  <a:pt x="12970" y="59914"/>
                                </a:cubicBezTo>
                                <a:lnTo>
                                  <a:pt x="39790" y="103527"/>
                                </a:lnTo>
                                <a:cubicBezTo>
                                  <a:pt x="42119" y="107340"/>
                                  <a:pt x="45113" y="110147"/>
                                  <a:pt x="48779" y="111970"/>
                                </a:cubicBezTo>
                                <a:cubicBezTo>
                                  <a:pt x="52440" y="113787"/>
                                  <a:pt x="57181" y="115043"/>
                                  <a:pt x="62999" y="115739"/>
                                </a:cubicBezTo>
                                <a:cubicBezTo>
                                  <a:pt x="63812" y="115854"/>
                                  <a:pt x="64222" y="116638"/>
                                  <a:pt x="64222" y="118082"/>
                                </a:cubicBezTo>
                                <a:cubicBezTo>
                                  <a:pt x="64222" y="119705"/>
                                  <a:pt x="63758" y="120519"/>
                                  <a:pt x="62829" y="120519"/>
                                </a:cubicBezTo>
                                <a:cubicBezTo>
                                  <a:pt x="60680" y="120519"/>
                                  <a:pt x="57170" y="120314"/>
                                  <a:pt x="52291" y="119911"/>
                                </a:cubicBezTo>
                                <a:cubicBezTo>
                                  <a:pt x="48749" y="119619"/>
                                  <a:pt x="46402" y="119475"/>
                                  <a:pt x="45239" y="119475"/>
                                </a:cubicBezTo>
                                <a:cubicBezTo>
                                  <a:pt x="43555" y="119475"/>
                                  <a:pt x="40912" y="119648"/>
                                  <a:pt x="37316" y="119998"/>
                                </a:cubicBezTo>
                                <a:cubicBezTo>
                                  <a:pt x="33713" y="120343"/>
                                  <a:pt x="31077" y="120519"/>
                                  <a:pt x="29392" y="120519"/>
                                </a:cubicBezTo>
                                <a:lnTo>
                                  <a:pt x="3008" y="77617"/>
                                </a:lnTo>
                                <a:lnTo>
                                  <a:pt x="0" y="73799"/>
                                </a:lnTo>
                                <a:lnTo>
                                  <a:pt x="0" y="56381"/>
                                </a:lnTo>
                                <a:lnTo>
                                  <a:pt x="13369" y="52055"/>
                                </a:lnTo>
                                <a:cubicBezTo>
                                  <a:pt x="17664" y="47630"/>
                                  <a:pt x="19813" y="40563"/>
                                  <a:pt x="19813" y="30851"/>
                                </a:cubicBezTo>
                                <a:cubicBezTo>
                                  <a:pt x="19813" y="22357"/>
                                  <a:pt x="17962" y="15987"/>
                                  <a:pt x="14261" y="11742"/>
                                </a:cubicBezTo>
                                <a:lnTo>
                                  <a:pt x="0" y="62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6" name="Shape 123"/>
                        <wps:cNvSpPr/>
                        <wps:spPr>
                          <a:xfrm>
                            <a:off x="2146568" y="888671"/>
                            <a:ext cx="106323" cy="1209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323" h="120978">
                                <a:moveTo>
                                  <a:pt x="1393" y="0"/>
                                </a:moveTo>
                                <a:cubicBezTo>
                                  <a:pt x="16024" y="695"/>
                                  <a:pt x="31001" y="1044"/>
                                  <a:pt x="46322" y="1044"/>
                                </a:cubicBezTo>
                                <a:cubicBezTo>
                                  <a:pt x="61765" y="1044"/>
                                  <a:pt x="76770" y="695"/>
                                  <a:pt x="91347" y="0"/>
                                </a:cubicBezTo>
                                <a:cubicBezTo>
                                  <a:pt x="92682" y="8985"/>
                                  <a:pt x="94623" y="17856"/>
                                  <a:pt x="97175" y="26611"/>
                                </a:cubicBezTo>
                                <a:cubicBezTo>
                                  <a:pt x="97175" y="27773"/>
                                  <a:pt x="96163" y="28353"/>
                                  <a:pt x="94126" y="28353"/>
                                </a:cubicBezTo>
                                <a:cubicBezTo>
                                  <a:pt x="93143" y="28353"/>
                                  <a:pt x="92531" y="27950"/>
                                  <a:pt x="92301" y="27136"/>
                                </a:cubicBezTo>
                                <a:cubicBezTo>
                                  <a:pt x="88006" y="13453"/>
                                  <a:pt x="78833" y="6613"/>
                                  <a:pt x="64787" y="6613"/>
                                </a:cubicBezTo>
                                <a:lnTo>
                                  <a:pt x="47193" y="6613"/>
                                </a:lnTo>
                                <a:cubicBezTo>
                                  <a:pt x="40465" y="6613"/>
                                  <a:pt x="37092" y="10090"/>
                                  <a:pt x="37092" y="17046"/>
                                </a:cubicBezTo>
                                <a:lnTo>
                                  <a:pt x="37092" y="55749"/>
                                </a:lnTo>
                                <a:lnTo>
                                  <a:pt x="59041" y="55749"/>
                                </a:lnTo>
                                <a:cubicBezTo>
                                  <a:pt x="64873" y="55749"/>
                                  <a:pt x="68825" y="54417"/>
                                  <a:pt x="70899" y="51746"/>
                                </a:cubicBezTo>
                                <a:cubicBezTo>
                                  <a:pt x="72969" y="49082"/>
                                  <a:pt x="74416" y="44355"/>
                                  <a:pt x="75237" y="37573"/>
                                </a:cubicBezTo>
                                <a:cubicBezTo>
                                  <a:pt x="75237" y="36645"/>
                                  <a:pt x="76029" y="36180"/>
                                  <a:pt x="77635" y="36180"/>
                                </a:cubicBezTo>
                                <a:cubicBezTo>
                                  <a:pt x="79225" y="36180"/>
                                  <a:pt x="80021" y="36645"/>
                                  <a:pt x="80021" y="37573"/>
                                </a:cubicBezTo>
                                <a:cubicBezTo>
                                  <a:pt x="80021" y="40475"/>
                                  <a:pt x="79849" y="44125"/>
                                  <a:pt x="79499" y="48532"/>
                                </a:cubicBezTo>
                                <a:cubicBezTo>
                                  <a:pt x="79150" y="52761"/>
                                  <a:pt x="78981" y="56218"/>
                                  <a:pt x="78981" y="58878"/>
                                </a:cubicBezTo>
                                <a:cubicBezTo>
                                  <a:pt x="78981" y="61603"/>
                                  <a:pt x="79150" y="65088"/>
                                  <a:pt x="79499" y="69318"/>
                                </a:cubicBezTo>
                                <a:cubicBezTo>
                                  <a:pt x="79849" y="73843"/>
                                  <a:pt x="80021" y="77554"/>
                                  <a:pt x="80021" y="80449"/>
                                </a:cubicBezTo>
                                <a:cubicBezTo>
                                  <a:pt x="80021" y="81378"/>
                                  <a:pt x="79225" y="81843"/>
                                  <a:pt x="77635" y="81843"/>
                                </a:cubicBezTo>
                                <a:cubicBezTo>
                                  <a:pt x="76029" y="81843"/>
                                  <a:pt x="75237" y="81378"/>
                                  <a:pt x="75237" y="80449"/>
                                </a:cubicBezTo>
                                <a:cubicBezTo>
                                  <a:pt x="74362" y="73378"/>
                                  <a:pt x="72824" y="68425"/>
                                  <a:pt x="70640" y="65578"/>
                                </a:cubicBezTo>
                                <a:cubicBezTo>
                                  <a:pt x="68450" y="62737"/>
                                  <a:pt x="64581" y="61315"/>
                                  <a:pt x="59041" y="61315"/>
                                </a:cubicBezTo>
                                <a:lnTo>
                                  <a:pt x="37092" y="61315"/>
                                </a:lnTo>
                                <a:lnTo>
                                  <a:pt x="37092" y="104105"/>
                                </a:lnTo>
                                <a:cubicBezTo>
                                  <a:pt x="37092" y="110951"/>
                                  <a:pt x="40465" y="114369"/>
                                  <a:pt x="47193" y="114369"/>
                                </a:cubicBezTo>
                                <a:lnTo>
                                  <a:pt x="66180" y="114369"/>
                                </a:lnTo>
                                <a:cubicBezTo>
                                  <a:pt x="73087" y="114369"/>
                                  <a:pt x="79935" y="112119"/>
                                  <a:pt x="86732" y="107629"/>
                                </a:cubicBezTo>
                                <a:cubicBezTo>
                                  <a:pt x="93525" y="103133"/>
                                  <a:pt x="98514" y="97527"/>
                                  <a:pt x="101708" y="90799"/>
                                </a:cubicBezTo>
                                <a:cubicBezTo>
                                  <a:pt x="101934" y="90281"/>
                                  <a:pt x="102432" y="90018"/>
                                  <a:pt x="103191" y="90018"/>
                                </a:cubicBezTo>
                                <a:cubicBezTo>
                                  <a:pt x="104000" y="90018"/>
                                  <a:pt x="104724" y="90230"/>
                                  <a:pt x="105366" y="90666"/>
                                </a:cubicBezTo>
                                <a:cubicBezTo>
                                  <a:pt x="106003" y="91105"/>
                                  <a:pt x="106323" y="91641"/>
                                  <a:pt x="106323" y="92278"/>
                                </a:cubicBezTo>
                                <a:cubicBezTo>
                                  <a:pt x="101622" y="102308"/>
                                  <a:pt x="97787" y="111881"/>
                                  <a:pt x="94828" y="120978"/>
                                </a:cubicBezTo>
                                <a:cubicBezTo>
                                  <a:pt x="72940" y="120283"/>
                                  <a:pt x="57356" y="119934"/>
                                  <a:pt x="48068" y="119934"/>
                                </a:cubicBezTo>
                                <a:cubicBezTo>
                                  <a:pt x="38895" y="119934"/>
                                  <a:pt x="23336" y="120283"/>
                                  <a:pt x="1393" y="120978"/>
                                </a:cubicBezTo>
                                <a:cubicBezTo>
                                  <a:pt x="465" y="120978"/>
                                  <a:pt x="0" y="120164"/>
                                  <a:pt x="0" y="118541"/>
                                </a:cubicBezTo>
                                <a:cubicBezTo>
                                  <a:pt x="0" y="117097"/>
                                  <a:pt x="465" y="116308"/>
                                  <a:pt x="1393" y="116198"/>
                                </a:cubicBezTo>
                                <a:cubicBezTo>
                                  <a:pt x="6210" y="115613"/>
                                  <a:pt x="9893" y="114844"/>
                                  <a:pt x="12450" y="113890"/>
                                </a:cubicBezTo>
                                <a:cubicBezTo>
                                  <a:pt x="15005" y="112933"/>
                                  <a:pt x="16791" y="111640"/>
                                  <a:pt x="17803" y="110015"/>
                                </a:cubicBezTo>
                                <a:cubicBezTo>
                                  <a:pt x="18822" y="108389"/>
                                  <a:pt x="19329" y="105545"/>
                                  <a:pt x="19329" y="101484"/>
                                </a:cubicBezTo>
                                <a:lnTo>
                                  <a:pt x="19329" y="19580"/>
                                </a:lnTo>
                                <a:cubicBezTo>
                                  <a:pt x="19329" y="15577"/>
                                  <a:pt x="18853" y="12747"/>
                                  <a:pt x="17889" y="11095"/>
                                </a:cubicBezTo>
                                <a:cubicBezTo>
                                  <a:pt x="16932" y="9443"/>
                                  <a:pt x="15182" y="8122"/>
                                  <a:pt x="12622" y="7135"/>
                                </a:cubicBezTo>
                                <a:cubicBezTo>
                                  <a:pt x="10070" y="6148"/>
                                  <a:pt x="6326" y="5363"/>
                                  <a:pt x="1393" y="4784"/>
                                </a:cubicBezTo>
                                <a:cubicBezTo>
                                  <a:pt x="465" y="4784"/>
                                  <a:pt x="0" y="3988"/>
                                  <a:pt x="0" y="2394"/>
                                </a:cubicBezTo>
                                <a:cubicBezTo>
                                  <a:pt x="0" y="799"/>
                                  <a:pt x="465" y="0"/>
                                  <a:pt x="139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7" name="Shape 124"/>
                        <wps:cNvSpPr/>
                        <wps:spPr>
                          <a:xfrm>
                            <a:off x="2268475" y="888674"/>
                            <a:ext cx="58383" cy="1209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83" h="120974">
                                <a:moveTo>
                                  <a:pt x="1389" y="0"/>
                                </a:moveTo>
                                <a:cubicBezTo>
                                  <a:pt x="5281" y="0"/>
                                  <a:pt x="9929" y="169"/>
                                  <a:pt x="15325" y="519"/>
                                </a:cubicBezTo>
                                <a:cubicBezTo>
                                  <a:pt x="20492" y="867"/>
                                  <a:pt x="24836" y="1040"/>
                                  <a:pt x="28382" y="1040"/>
                                </a:cubicBezTo>
                                <a:cubicBezTo>
                                  <a:pt x="31918" y="1040"/>
                                  <a:pt x="36238" y="867"/>
                                  <a:pt x="41339" y="519"/>
                                </a:cubicBezTo>
                                <a:cubicBezTo>
                                  <a:pt x="46670" y="169"/>
                                  <a:pt x="51283" y="0"/>
                                  <a:pt x="55170" y="0"/>
                                </a:cubicBezTo>
                                <a:lnTo>
                                  <a:pt x="58383" y="386"/>
                                </a:lnTo>
                                <a:lnTo>
                                  <a:pt x="58383" y="7496"/>
                                </a:lnTo>
                                <a:lnTo>
                                  <a:pt x="54507" y="5821"/>
                                </a:lnTo>
                                <a:cubicBezTo>
                                  <a:pt x="49982" y="5821"/>
                                  <a:pt x="46483" y="6174"/>
                                  <a:pt x="44021" y="6872"/>
                                </a:cubicBezTo>
                                <a:cubicBezTo>
                                  <a:pt x="41544" y="7571"/>
                                  <a:pt x="39809" y="8701"/>
                                  <a:pt x="38793" y="10275"/>
                                </a:cubicBezTo>
                                <a:cubicBezTo>
                                  <a:pt x="37775" y="11847"/>
                                  <a:pt x="37267" y="14954"/>
                                  <a:pt x="37267" y="19605"/>
                                </a:cubicBezTo>
                                <a:lnTo>
                                  <a:pt x="37267" y="59644"/>
                                </a:lnTo>
                                <a:cubicBezTo>
                                  <a:pt x="37267" y="62143"/>
                                  <a:pt x="38052" y="63816"/>
                                  <a:pt x="39618" y="64656"/>
                                </a:cubicBezTo>
                                <a:cubicBezTo>
                                  <a:pt x="41187" y="65505"/>
                                  <a:pt x="44582" y="65919"/>
                                  <a:pt x="49809" y="65919"/>
                                </a:cubicBezTo>
                                <a:lnTo>
                                  <a:pt x="58383" y="62751"/>
                                </a:lnTo>
                                <a:lnTo>
                                  <a:pt x="58383" y="71478"/>
                                </a:lnTo>
                                <a:lnTo>
                                  <a:pt x="57791" y="71575"/>
                                </a:lnTo>
                                <a:cubicBezTo>
                                  <a:pt x="50832" y="71575"/>
                                  <a:pt x="43992" y="71282"/>
                                  <a:pt x="37267" y="70703"/>
                                </a:cubicBezTo>
                                <a:lnTo>
                                  <a:pt x="37267" y="101491"/>
                                </a:lnTo>
                                <a:cubicBezTo>
                                  <a:pt x="37267" y="105551"/>
                                  <a:pt x="37775" y="108392"/>
                                  <a:pt x="38793" y="110011"/>
                                </a:cubicBezTo>
                                <a:cubicBezTo>
                                  <a:pt x="39809" y="111636"/>
                                  <a:pt x="41580" y="112929"/>
                                  <a:pt x="44107" y="113886"/>
                                </a:cubicBezTo>
                                <a:cubicBezTo>
                                  <a:pt x="46631" y="114843"/>
                                  <a:pt x="50331" y="115609"/>
                                  <a:pt x="55209" y="116194"/>
                                </a:cubicBezTo>
                                <a:cubicBezTo>
                                  <a:pt x="56135" y="116308"/>
                                  <a:pt x="56603" y="117093"/>
                                  <a:pt x="56603" y="118537"/>
                                </a:cubicBezTo>
                                <a:cubicBezTo>
                                  <a:pt x="56603" y="120160"/>
                                  <a:pt x="56135" y="120974"/>
                                  <a:pt x="55209" y="120974"/>
                                </a:cubicBezTo>
                                <a:cubicBezTo>
                                  <a:pt x="51318" y="120974"/>
                                  <a:pt x="46703" y="120797"/>
                                  <a:pt x="41364" y="120452"/>
                                </a:cubicBezTo>
                                <a:cubicBezTo>
                                  <a:pt x="36252" y="120103"/>
                                  <a:pt x="31928" y="119930"/>
                                  <a:pt x="28390" y="119930"/>
                                </a:cubicBezTo>
                                <a:cubicBezTo>
                                  <a:pt x="24848" y="119930"/>
                                  <a:pt x="20492" y="120103"/>
                                  <a:pt x="15325" y="120452"/>
                                </a:cubicBezTo>
                                <a:cubicBezTo>
                                  <a:pt x="9929" y="120797"/>
                                  <a:pt x="5281" y="120974"/>
                                  <a:pt x="1389" y="120974"/>
                                </a:cubicBezTo>
                                <a:cubicBezTo>
                                  <a:pt x="465" y="120974"/>
                                  <a:pt x="0" y="120160"/>
                                  <a:pt x="0" y="118537"/>
                                </a:cubicBezTo>
                                <a:cubicBezTo>
                                  <a:pt x="0" y="117093"/>
                                  <a:pt x="465" y="116308"/>
                                  <a:pt x="1389" y="116194"/>
                                </a:cubicBezTo>
                                <a:cubicBezTo>
                                  <a:pt x="8416" y="115376"/>
                                  <a:pt x="13190" y="114073"/>
                                  <a:pt x="15718" y="112276"/>
                                </a:cubicBezTo>
                                <a:cubicBezTo>
                                  <a:pt x="18241" y="110480"/>
                                  <a:pt x="19505" y="106880"/>
                                  <a:pt x="19505" y="101480"/>
                                </a:cubicBezTo>
                                <a:lnTo>
                                  <a:pt x="19505" y="19576"/>
                                </a:lnTo>
                                <a:cubicBezTo>
                                  <a:pt x="19505" y="15516"/>
                                  <a:pt x="19001" y="12657"/>
                                  <a:pt x="17982" y="11005"/>
                                </a:cubicBezTo>
                                <a:cubicBezTo>
                                  <a:pt x="16967" y="9349"/>
                                  <a:pt x="15178" y="8046"/>
                                  <a:pt x="12625" y="7088"/>
                                </a:cubicBezTo>
                                <a:cubicBezTo>
                                  <a:pt x="10070" y="6131"/>
                                  <a:pt x="6328" y="5359"/>
                                  <a:pt x="1389" y="4780"/>
                                </a:cubicBezTo>
                                <a:cubicBezTo>
                                  <a:pt x="465" y="4780"/>
                                  <a:pt x="0" y="3984"/>
                                  <a:pt x="0" y="2391"/>
                                </a:cubicBezTo>
                                <a:cubicBezTo>
                                  <a:pt x="0" y="795"/>
                                  <a:pt x="465" y="0"/>
                                  <a:pt x="13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8" name="Shape 125"/>
                        <wps:cNvSpPr/>
                        <wps:spPr>
                          <a:xfrm>
                            <a:off x="2326859" y="889060"/>
                            <a:ext cx="40364" cy="71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64" h="71093">
                                <a:moveTo>
                                  <a:pt x="0" y="0"/>
                                </a:moveTo>
                                <a:lnTo>
                                  <a:pt x="15606" y="1873"/>
                                </a:lnTo>
                                <a:cubicBezTo>
                                  <a:pt x="21020" y="3379"/>
                                  <a:pt x="25576" y="5639"/>
                                  <a:pt x="29273" y="8653"/>
                                </a:cubicBezTo>
                                <a:cubicBezTo>
                                  <a:pt x="36671" y="14687"/>
                                  <a:pt x="40364" y="23504"/>
                                  <a:pt x="40364" y="35092"/>
                                </a:cubicBezTo>
                                <a:cubicBezTo>
                                  <a:pt x="40364" y="45302"/>
                                  <a:pt x="36434" y="53869"/>
                                  <a:pt x="28583" y="60796"/>
                                </a:cubicBezTo>
                                <a:cubicBezTo>
                                  <a:pt x="24653" y="64259"/>
                                  <a:pt x="20258" y="66857"/>
                                  <a:pt x="15396" y="68590"/>
                                </a:cubicBezTo>
                                <a:lnTo>
                                  <a:pt x="0" y="71093"/>
                                </a:lnTo>
                                <a:lnTo>
                                  <a:pt x="0" y="62366"/>
                                </a:lnTo>
                                <a:lnTo>
                                  <a:pt x="13368" y="57426"/>
                                </a:lnTo>
                                <a:cubicBezTo>
                                  <a:pt x="18534" y="52016"/>
                                  <a:pt x="21116" y="44571"/>
                                  <a:pt x="21116" y="35092"/>
                                </a:cubicBezTo>
                                <a:cubicBezTo>
                                  <a:pt x="21116" y="25793"/>
                                  <a:pt x="18844" y="18521"/>
                                  <a:pt x="14286" y="13287"/>
                                </a:cubicBezTo>
                                <a:lnTo>
                                  <a:pt x="0" y="71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79" name="Shape 126"/>
                        <wps:cNvSpPr/>
                        <wps:spPr>
                          <a:xfrm>
                            <a:off x="2391869" y="888674"/>
                            <a:ext cx="131487" cy="123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487" h="123757">
                                <a:moveTo>
                                  <a:pt x="1393" y="0"/>
                                </a:moveTo>
                                <a:cubicBezTo>
                                  <a:pt x="5282" y="0"/>
                                  <a:pt x="9901" y="169"/>
                                  <a:pt x="15239" y="522"/>
                                </a:cubicBezTo>
                                <a:cubicBezTo>
                                  <a:pt x="20344" y="867"/>
                                  <a:pt x="24675" y="1040"/>
                                  <a:pt x="28210" y="1040"/>
                                </a:cubicBezTo>
                                <a:cubicBezTo>
                                  <a:pt x="31756" y="1040"/>
                                  <a:pt x="36105" y="867"/>
                                  <a:pt x="41278" y="522"/>
                                </a:cubicBezTo>
                                <a:cubicBezTo>
                                  <a:pt x="46675" y="169"/>
                                  <a:pt x="51322" y="0"/>
                                  <a:pt x="55213" y="0"/>
                                </a:cubicBezTo>
                                <a:cubicBezTo>
                                  <a:pt x="56139" y="0"/>
                                  <a:pt x="56600" y="795"/>
                                  <a:pt x="56600" y="2391"/>
                                </a:cubicBezTo>
                                <a:cubicBezTo>
                                  <a:pt x="56600" y="3984"/>
                                  <a:pt x="56139" y="4780"/>
                                  <a:pt x="55213" y="4780"/>
                                </a:cubicBezTo>
                                <a:cubicBezTo>
                                  <a:pt x="50274" y="5359"/>
                                  <a:pt x="46526" y="6131"/>
                                  <a:pt x="43978" y="7088"/>
                                </a:cubicBezTo>
                                <a:cubicBezTo>
                                  <a:pt x="41419" y="8046"/>
                                  <a:pt x="39633" y="9349"/>
                                  <a:pt x="38621" y="11005"/>
                                </a:cubicBezTo>
                                <a:cubicBezTo>
                                  <a:pt x="37602" y="12657"/>
                                  <a:pt x="37098" y="15516"/>
                                  <a:pt x="37098" y="19576"/>
                                </a:cubicBezTo>
                                <a:lnTo>
                                  <a:pt x="37098" y="74499"/>
                                </a:lnTo>
                                <a:cubicBezTo>
                                  <a:pt x="37098" y="88776"/>
                                  <a:pt x="39795" y="99248"/>
                                  <a:pt x="45194" y="105918"/>
                                </a:cubicBezTo>
                                <a:cubicBezTo>
                                  <a:pt x="50594" y="112593"/>
                                  <a:pt x="59386" y="115931"/>
                                  <a:pt x="71582" y="115931"/>
                                </a:cubicBezTo>
                                <a:cubicBezTo>
                                  <a:pt x="94515" y="115931"/>
                                  <a:pt x="105980" y="101422"/>
                                  <a:pt x="105980" y="72410"/>
                                </a:cubicBezTo>
                                <a:lnTo>
                                  <a:pt x="105980" y="19576"/>
                                </a:lnTo>
                                <a:cubicBezTo>
                                  <a:pt x="105980" y="14180"/>
                                  <a:pt x="104685" y="10565"/>
                                  <a:pt x="102100" y="8741"/>
                                </a:cubicBezTo>
                                <a:cubicBezTo>
                                  <a:pt x="99519" y="6915"/>
                                  <a:pt x="94656" y="5594"/>
                                  <a:pt x="87517" y="4780"/>
                                </a:cubicBezTo>
                                <a:cubicBezTo>
                                  <a:pt x="86587" y="4780"/>
                                  <a:pt x="86124" y="3984"/>
                                  <a:pt x="86124" y="2391"/>
                                </a:cubicBezTo>
                                <a:cubicBezTo>
                                  <a:pt x="86124" y="795"/>
                                  <a:pt x="86583" y="0"/>
                                  <a:pt x="87513" y="0"/>
                                </a:cubicBezTo>
                                <a:cubicBezTo>
                                  <a:pt x="90176" y="0"/>
                                  <a:pt x="93676" y="169"/>
                                  <a:pt x="98014" y="522"/>
                                </a:cubicBezTo>
                                <a:cubicBezTo>
                                  <a:pt x="102464" y="867"/>
                                  <a:pt x="106078" y="1040"/>
                                  <a:pt x="108861" y="1040"/>
                                </a:cubicBezTo>
                                <a:cubicBezTo>
                                  <a:pt x="111643" y="1040"/>
                                  <a:pt x="115118" y="867"/>
                                  <a:pt x="119301" y="522"/>
                                </a:cubicBezTo>
                                <a:cubicBezTo>
                                  <a:pt x="123595" y="169"/>
                                  <a:pt x="127196" y="0"/>
                                  <a:pt x="130097" y="0"/>
                                </a:cubicBezTo>
                                <a:cubicBezTo>
                                  <a:pt x="131030" y="0"/>
                                  <a:pt x="131487" y="795"/>
                                  <a:pt x="131487" y="2391"/>
                                </a:cubicBezTo>
                                <a:cubicBezTo>
                                  <a:pt x="131487" y="3984"/>
                                  <a:pt x="131030" y="4780"/>
                                  <a:pt x="130097" y="4780"/>
                                </a:cubicBezTo>
                                <a:cubicBezTo>
                                  <a:pt x="122782" y="5709"/>
                                  <a:pt x="117879" y="7058"/>
                                  <a:pt x="115381" y="8830"/>
                                </a:cubicBezTo>
                                <a:cubicBezTo>
                                  <a:pt x="112881" y="10595"/>
                                  <a:pt x="111641" y="14180"/>
                                  <a:pt x="111641" y="19576"/>
                                </a:cubicBezTo>
                                <a:lnTo>
                                  <a:pt x="111641" y="74149"/>
                                </a:lnTo>
                                <a:cubicBezTo>
                                  <a:pt x="111641" y="89639"/>
                                  <a:pt x="107897" y="101782"/>
                                  <a:pt x="100419" y="110570"/>
                                </a:cubicBezTo>
                                <a:cubicBezTo>
                                  <a:pt x="92935" y="119361"/>
                                  <a:pt x="82376" y="123757"/>
                                  <a:pt x="68746" y="123757"/>
                                </a:cubicBezTo>
                                <a:cubicBezTo>
                                  <a:pt x="53202" y="123757"/>
                                  <a:pt x="41083" y="119567"/>
                                  <a:pt x="32379" y="111178"/>
                                </a:cubicBezTo>
                                <a:cubicBezTo>
                                  <a:pt x="23682" y="102794"/>
                                  <a:pt x="19329" y="91382"/>
                                  <a:pt x="19329" y="76932"/>
                                </a:cubicBezTo>
                                <a:lnTo>
                                  <a:pt x="19329" y="19576"/>
                                </a:lnTo>
                                <a:cubicBezTo>
                                  <a:pt x="19329" y="15573"/>
                                  <a:pt x="18857" y="12743"/>
                                  <a:pt x="17896" y="11091"/>
                                </a:cubicBezTo>
                                <a:cubicBezTo>
                                  <a:pt x="16938" y="9439"/>
                                  <a:pt x="15182" y="8118"/>
                                  <a:pt x="12625" y="7131"/>
                                </a:cubicBezTo>
                                <a:cubicBezTo>
                                  <a:pt x="10074" y="6145"/>
                                  <a:pt x="6326" y="5359"/>
                                  <a:pt x="1393" y="4780"/>
                                </a:cubicBezTo>
                                <a:cubicBezTo>
                                  <a:pt x="469" y="4780"/>
                                  <a:pt x="0" y="3984"/>
                                  <a:pt x="0" y="2391"/>
                                </a:cubicBezTo>
                                <a:cubicBezTo>
                                  <a:pt x="0" y="795"/>
                                  <a:pt x="469" y="0"/>
                                  <a:pt x="139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0" name="Shape 127"/>
                        <wps:cNvSpPr/>
                        <wps:spPr>
                          <a:xfrm>
                            <a:off x="2457613" y="847710"/>
                            <a:ext cx="36576" cy="30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30611">
                                <a:moveTo>
                                  <a:pt x="29261" y="0"/>
                                </a:moveTo>
                                <a:cubicBezTo>
                                  <a:pt x="31233" y="0"/>
                                  <a:pt x="32943" y="911"/>
                                  <a:pt x="34398" y="2739"/>
                                </a:cubicBezTo>
                                <a:cubicBezTo>
                                  <a:pt x="35852" y="4564"/>
                                  <a:pt x="36576" y="6322"/>
                                  <a:pt x="36576" y="8000"/>
                                </a:cubicBezTo>
                                <a:cubicBezTo>
                                  <a:pt x="36576" y="9507"/>
                                  <a:pt x="36050" y="10581"/>
                                  <a:pt x="35010" y="11222"/>
                                </a:cubicBezTo>
                                <a:lnTo>
                                  <a:pt x="4531" y="30093"/>
                                </a:lnTo>
                                <a:cubicBezTo>
                                  <a:pt x="4007" y="30442"/>
                                  <a:pt x="3487" y="30611"/>
                                  <a:pt x="2963" y="30611"/>
                                </a:cubicBezTo>
                                <a:cubicBezTo>
                                  <a:pt x="2555" y="30611"/>
                                  <a:pt x="1962" y="30208"/>
                                  <a:pt x="1177" y="29394"/>
                                </a:cubicBezTo>
                                <a:cubicBezTo>
                                  <a:pt x="392" y="28584"/>
                                  <a:pt x="0" y="27829"/>
                                  <a:pt x="0" y="27133"/>
                                </a:cubicBezTo>
                                <a:cubicBezTo>
                                  <a:pt x="0" y="26612"/>
                                  <a:pt x="320" y="26060"/>
                                  <a:pt x="958" y="25481"/>
                                </a:cubicBezTo>
                                <a:lnTo>
                                  <a:pt x="26996" y="867"/>
                                </a:lnTo>
                                <a:cubicBezTo>
                                  <a:pt x="27572" y="288"/>
                                  <a:pt x="28331" y="0"/>
                                  <a:pt x="2926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1" name="Shape 128"/>
                        <wps:cNvSpPr/>
                        <wps:spPr>
                          <a:xfrm>
                            <a:off x="2547134" y="888674"/>
                            <a:ext cx="60217" cy="1209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7" h="120974">
                                <a:moveTo>
                                  <a:pt x="1393" y="0"/>
                                </a:moveTo>
                                <a:cubicBezTo>
                                  <a:pt x="5284" y="0"/>
                                  <a:pt x="10043" y="169"/>
                                  <a:pt x="15678" y="522"/>
                                </a:cubicBezTo>
                                <a:cubicBezTo>
                                  <a:pt x="21071" y="867"/>
                                  <a:pt x="25538" y="1040"/>
                                  <a:pt x="29077" y="1040"/>
                                </a:cubicBezTo>
                                <a:cubicBezTo>
                                  <a:pt x="32608" y="1040"/>
                                  <a:pt x="37253" y="867"/>
                                  <a:pt x="42991" y="522"/>
                                </a:cubicBezTo>
                                <a:cubicBezTo>
                                  <a:pt x="49078" y="169"/>
                                  <a:pt x="54064" y="0"/>
                                  <a:pt x="57953" y="0"/>
                                </a:cubicBezTo>
                                <a:lnTo>
                                  <a:pt x="60217" y="667"/>
                                </a:lnTo>
                                <a:lnTo>
                                  <a:pt x="60217" y="8435"/>
                                </a:lnTo>
                                <a:lnTo>
                                  <a:pt x="51725" y="5828"/>
                                </a:lnTo>
                                <a:lnTo>
                                  <a:pt x="48244" y="5828"/>
                                </a:lnTo>
                                <a:cubicBezTo>
                                  <a:pt x="40924" y="5828"/>
                                  <a:pt x="37271" y="8964"/>
                                  <a:pt x="37271" y="15235"/>
                                </a:cubicBezTo>
                                <a:lnTo>
                                  <a:pt x="37271" y="53139"/>
                                </a:lnTo>
                                <a:lnTo>
                                  <a:pt x="49809" y="53139"/>
                                </a:lnTo>
                                <a:lnTo>
                                  <a:pt x="60217" y="49948"/>
                                </a:lnTo>
                                <a:lnTo>
                                  <a:pt x="60217" y="60139"/>
                                </a:lnTo>
                                <a:lnTo>
                                  <a:pt x="56253" y="58709"/>
                                </a:lnTo>
                                <a:lnTo>
                                  <a:pt x="37271" y="58709"/>
                                </a:lnTo>
                                <a:lnTo>
                                  <a:pt x="37271" y="101560"/>
                                </a:lnTo>
                                <a:cubicBezTo>
                                  <a:pt x="37271" y="106844"/>
                                  <a:pt x="38779" y="110458"/>
                                  <a:pt x="41803" y="112406"/>
                                </a:cubicBezTo>
                                <a:cubicBezTo>
                                  <a:pt x="44816" y="114350"/>
                                  <a:pt x="49986" y="115322"/>
                                  <a:pt x="57301" y="115322"/>
                                </a:cubicBezTo>
                                <a:lnTo>
                                  <a:pt x="60217" y="114034"/>
                                </a:lnTo>
                                <a:lnTo>
                                  <a:pt x="60217" y="120890"/>
                                </a:lnTo>
                                <a:lnTo>
                                  <a:pt x="46328" y="120452"/>
                                </a:lnTo>
                                <a:cubicBezTo>
                                  <a:pt x="39535" y="120103"/>
                                  <a:pt x="34365" y="119930"/>
                                  <a:pt x="30830" y="119930"/>
                                </a:cubicBezTo>
                                <a:cubicBezTo>
                                  <a:pt x="27285" y="119930"/>
                                  <a:pt x="22521" y="120103"/>
                                  <a:pt x="16546" y="120452"/>
                                </a:cubicBezTo>
                                <a:cubicBezTo>
                                  <a:pt x="10335" y="120797"/>
                                  <a:pt x="5284" y="120974"/>
                                  <a:pt x="1393" y="120974"/>
                                </a:cubicBezTo>
                                <a:cubicBezTo>
                                  <a:pt x="464" y="120974"/>
                                  <a:pt x="0" y="120160"/>
                                  <a:pt x="0" y="118537"/>
                                </a:cubicBezTo>
                                <a:cubicBezTo>
                                  <a:pt x="0" y="117093"/>
                                  <a:pt x="464" y="116308"/>
                                  <a:pt x="1393" y="116194"/>
                                </a:cubicBezTo>
                                <a:cubicBezTo>
                                  <a:pt x="8416" y="115376"/>
                                  <a:pt x="13198" y="114073"/>
                                  <a:pt x="15717" y="112276"/>
                                </a:cubicBezTo>
                                <a:cubicBezTo>
                                  <a:pt x="18241" y="110480"/>
                                  <a:pt x="19505" y="106876"/>
                                  <a:pt x="19505" y="101480"/>
                                </a:cubicBezTo>
                                <a:lnTo>
                                  <a:pt x="19505" y="19576"/>
                                </a:lnTo>
                                <a:cubicBezTo>
                                  <a:pt x="19505" y="15516"/>
                                  <a:pt x="18997" y="12657"/>
                                  <a:pt x="17982" y="11005"/>
                                </a:cubicBezTo>
                                <a:cubicBezTo>
                                  <a:pt x="16970" y="9349"/>
                                  <a:pt x="15184" y="8046"/>
                                  <a:pt x="12629" y="7088"/>
                                </a:cubicBezTo>
                                <a:cubicBezTo>
                                  <a:pt x="10072" y="6131"/>
                                  <a:pt x="6325" y="5359"/>
                                  <a:pt x="1393" y="4780"/>
                                </a:cubicBezTo>
                                <a:cubicBezTo>
                                  <a:pt x="464" y="4780"/>
                                  <a:pt x="0" y="3984"/>
                                  <a:pt x="0" y="2391"/>
                                </a:cubicBezTo>
                                <a:cubicBezTo>
                                  <a:pt x="0" y="795"/>
                                  <a:pt x="464" y="0"/>
                                  <a:pt x="139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2" name="Shape 129"/>
                        <wps:cNvSpPr/>
                        <wps:spPr>
                          <a:xfrm>
                            <a:off x="2607351" y="889342"/>
                            <a:ext cx="42098" cy="120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98" h="120307">
                                <a:moveTo>
                                  <a:pt x="0" y="0"/>
                                </a:moveTo>
                                <a:lnTo>
                                  <a:pt x="24000" y="7073"/>
                                </a:lnTo>
                                <a:cubicBezTo>
                                  <a:pt x="30668" y="12231"/>
                                  <a:pt x="34002" y="19042"/>
                                  <a:pt x="34002" y="27505"/>
                                </a:cubicBezTo>
                                <a:cubicBezTo>
                                  <a:pt x="34002" y="33421"/>
                                  <a:pt x="31533" y="38947"/>
                                  <a:pt x="26596" y="44073"/>
                                </a:cubicBezTo>
                                <a:cubicBezTo>
                                  <a:pt x="21669" y="49211"/>
                                  <a:pt x="15570" y="52587"/>
                                  <a:pt x="8316" y="54207"/>
                                </a:cubicBezTo>
                                <a:cubicBezTo>
                                  <a:pt x="18590" y="56242"/>
                                  <a:pt x="26791" y="59974"/>
                                  <a:pt x="32919" y="65429"/>
                                </a:cubicBezTo>
                                <a:cubicBezTo>
                                  <a:pt x="39038" y="70879"/>
                                  <a:pt x="42098" y="77344"/>
                                  <a:pt x="42098" y="84821"/>
                                </a:cubicBezTo>
                                <a:cubicBezTo>
                                  <a:pt x="42098" y="95545"/>
                                  <a:pt x="38505" y="104142"/>
                                  <a:pt x="31302" y="110608"/>
                                </a:cubicBezTo>
                                <a:cubicBezTo>
                                  <a:pt x="24102" y="117077"/>
                                  <a:pt x="14554" y="120307"/>
                                  <a:pt x="2657" y="120307"/>
                                </a:cubicBezTo>
                                <a:lnTo>
                                  <a:pt x="0" y="120223"/>
                                </a:lnTo>
                                <a:lnTo>
                                  <a:pt x="0" y="113366"/>
                                </a:lnTo>
                                <a:lnTo>
                                  <a:pt x="15714" y="106422"/>
                                </a:lnTo>
                                <a:cubicBezTo>
                                  <a:pt x="20531" y="100936"/>
                                  <a:pt x="22946" y="93753"/>
                                  <a:pt x="22946" y="84865"/>
                                </a:cubicBezTo>
                                <a:cubicBezTo>
                                  <a:pt x="22946" y="76502"/>
                                  <a:pt x="20566" y="69938"/>
                                  <a:pt x="15808" y="65176"/>
                                </a:cubicBezTo>
                                <a:lnTo>
                                  <a:pt x="0" y="59472"/>
                                </a:lnTo>
                                <a:lnTo>
                                  <a:pt x="0" y="49281"/>
                                </a:lnTo>
                                <a:lnTo>
                                  <a:pt x="8791" y="46586"/>
                                </a:lnTo>
                                <a:cubicBezTo>
                                  <a:pt x="12766" y="42665"/>
                                  <a:pt x="14756" y="36294"/>
                                  <a:pt x="14756" y="27460"/>
                                </a:cubicBezTo>
                                <a:cubicBezTo>
                                  <a:pt x="14756" y="19797"/>
                                  <a:pt x="12870" y="14160"/>
                                  <a:pt x="9101" y="10561"/>
                                </a:cubicBezTo>
                                <a:lnTo>
                                  <a:pt x="0" y="77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3" name="Shape 130"/>
                        <wps:cNvSpPr/>
                        <wps:spPr>
                          <a:xfrm>
                            <a:off x="2676967" y="888671"/>
                            <a:ext cx="102147" cy="1209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147" h="120978">
                                <a:moveTo>
                                  <a:pt x="1397" y="0"/>
                                </a:moveTo>
                                <a:cubicBezTo>
                                  <a:pt x="5286" y="0"/>
                                  <a:pt x="9929" y="179"/>
                                  <a:pt x="15325" y="522"/>
                                </a:cubicBezTo>
                                <a:cubicBezTo>
                                  <a:pt x="20495" y="871"/>
                                  <a:pt x="24848" y="1044"/>
                                  <a:pt x="28390" y="1044"/>
                                </a:cubicBezTo>
                                <a:cubicBezTo>
                                  <a:pt x="31933" y="1044"/>
                                  <a:pt x="36256" y="871"/>
                                  <a:pt x="41364" y="522"/>
                                </a:cubicBezTo>
                                <a:cubicBezTo>
                                  <a:pt x="46711" y="179"/>
                                  <a:pt x="51322" y="0"/>
                                  <a:pt x="55213" y="0"/>
                                </a:cubicBezTo>
                                <a:cubicBezTo>
                                  <a:pt x="56143" y="0"/>
                                  <a:pt x="56600" y="799"/>
                                  <a:pt x="56600" y="2394"/>
                                </a:cubicBezTo>
                                <a:cubicBezTo>
                                  <a:pt x="56600" y="3988"/>
                                  <a:pt x="56143" y="4784"/>
                                  <a:pt x="55213" y="4784"/>
                                </a:cubicBezTo>
                                <a:cubicBezTo>
                                  <a:pt x="50331" y="5363"/>
                                  <a:pt x="46620" y="6135"/>
                                  <a:pt x="44064" y="7092"/>
                                </a:cubicBezTo>
                                <a:cubicBezTo>
                                  <a:pt x="41509" y="8050"/>
                                  <a:pt x="39741" y="9338"/>
                                  <a:pt x="38750" y="10961"/>
                                </a:cubicBezTo>
                                <a:cubicBezTo>
                                  <a:pt x="37761" y="12586"/>
                                  <a:pt x="37274" y="15461"/>
                                  <a:pt x="37274" y="19583"/>
                                </a:cubicBezTo>
                                <a:lnTo>
                                  <a:pt x="37274" y="104094"/>
                                </a:lnTo>
                                <a:cubicBezTo>
                                  <a:pt x="37274" y="110945"/>
                                  <a:pt x="40641" y="114369"/>
                                  <a:pt x="47376" y="114369"/>
                                </a:cubicBezTo>
                                <a:lnTo>
                                  <a:pt x="64612" y="114369"/>
                                </a:lnTo>
                                <a:cubicBezTo>
                                  <a:pt x="71759" y="114369"/>
                                  <a:pt x="77793" y="112468"/>
                                  <a:pt x="82725" y="108669"/>
                                </a:cubicBezTo>
                                <a:cubicBezTo>
                                  <a:pt x="87661" y="104872"/>
                                  <a:pt x="92539" y="97786"/>
                                  <a:pt x="97358" y="87404"/>
                                </a:cubicBezTo>
                                <a:cubicBezTo>
                                  <a:pt x="97586" y="86944"/>
                                  <a:pt x="98143" y="86709"/>
                                  <a:pt x="99014" y="86709"/>
                                </a:cubicBezTo>
                                <a:cubicBezTo>
                                  <a:pt x="99764" y="86709"/>
                                  <a:pt x="100476" y="86944"/>
                                  <a:pt x="101145" y="87404"/>
                                </a:cubicBezTo>
                                <a:cubicBezTo>
                                  <a:pt x="101812" y="87873"/>
                                  <a:pt x="102147" y="88395"/>
                                  <a:pt x="102147" y="88970"/>
                                </a:cubicBezTo>
                                <a:cubicBezTo>
                                  <a:pt x="99418" y="99180"/>
                                  <a:pt x="97272" y="109850"/>
                                  <a:pt x="95702" y="120978"/>
                                </a:cubicBezTo>
                                <a:cubicBezTo>
                                  <a:pt x="73466" y="120283"/>
                                  <a:pt x="57646" y="119934"/>
                                  <a:pt x="48247" y="119934"/>
                                </a:cubicBezTo>
                                <a:cubicBezTo>
                                  <a:pt x="38956" y="119934"/>
                                  <a:pt x="23339" y="120283"/>
                                  <a:pt x="1397" y="120978"/>
                                </a:cubicBezTo>
                                <a:cubicBezTo>
                                  <a:pt x="469" y="120978"/>
                                  <a:pt x="0" y="120164"/>
                                  <a:pt x="0" y="118541"/>
                                </a:cubicBezTo>
                                <a:cubicBezTo>
                                  <a:pt x="0" y="117097"/>
                                  <a:pt x="469" y="116312"/>
                                  <a:pt x="1397" y="116198"/>
                                </a:cubicBezTo>
                                <a:cubicBezTo>
                                  <a:pt x="8421" y="115384"/>
                                  <a:pt x="13198" y="114077"/>
                                  <a:pt x="15718" y="112277"/>
                                </a:cubicBezTo>
                                <a:cubicBezTo>
                                  <a:pt x="18245" y="110484"/>
                                  <a:pt x="19509" y="106880"/>
                                  <a:pt x="19509" y="101484"/>
                                </a:cubicBezTo>
                                <a:lnTo>
                                  <a:pt x="19509" y="19580"/>
                                </a:lnTo>
                                <a:cubicBezTo>
                                  <a:pt x="19509" y="15520"/>
                                  <a:pt x="19002" y="12661"/>
                                  <a:pt x="17986" y="11009"/>
                                </a:cubicBezTo>
                                <a:cubicBezTo>
                                  <a:pt x="16967" y="9353"/>
                                  <a:pt x="15186" y="8050"/>
                                  <a:pt x="12629" y="7092"/>
                                </a:cubicBezTo>
                                <a:cubicBezTo>
                                  <a:pt x="10074" y="6135"/>
                                  <a:pt x="6326" y="5363"/>
                                  <a:pt x="1397" y="4784"/>
                                </a:cubicBezTo>
                                <a:cubicBezTo>
                                  <a:pt x="469" y="4784"/>
                                  <a:pt x="0" y="3988"/>
                                  <a:pt x="0" y="2394"/>
                                </a:cubicBezTo>
                                <a:cubicBezTo>
                                  <a:pt x="0" y="799"/>
                                  <a:pt x="469" y="0"/>
                                  <a:pt x="13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4" name="Shape 131"/>
                        <wps:cNvSpPr/>
                        <wps:spPr>
                          <a:xfrm>
                            <a:off x="2806636" y="888671"/>
                            <a:ext cx="56600" cy="1209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0" h="120978">
                                <a:moveTo>
                                  <a:pt x="1393" y="0"/>
                                </a:moveTo>
                                <a:cubicBezTo>
                                  <a:pt x="5339" y="0"/>
                                  <a:pt x="10015" y="173"/>
                                  <a:pt x="15411" y="522"/>
                                </a:cubicBezTo>
                                <a:cubicBezTo>
                                  <a:pt x="20520" y="871"/>
                                  <a:pt x="24847" y="1044"/>
                                  <a:pt x="28387" y="1044"/>
                                </a:cubicBezTo>
                                <a:cubicBezTo>
                                  <a:pt x="31929" y="1044"/>
                                  <a:pt x="36252" y="871"/>
                                  <a:pt x="41361" y="522"/>
                                </a:cubicBezTo>
                                <a:cubicBezTo>
                                  <a:pt x="46706" y="173"/>
                                  <a:pt x="51318" y="0"/>
                                  <a:pt x="55203" y="0"/>
                                </a:cubicBezTo>
                                <a:cubicBezTo>
                                  <a:pt x="56135" y="0"/>
                                  <a:pt x="56600" y="799"/>
                                  <a:pt x="56600" y="2394"/>
                                </a:cubicBezTo>
                                <a:cubicBezTo>
                                  <a:pt x="56600" y="3988"/>
                                  <a:pt x="56135" y="4784"/>
                                  <a:pt x="55203" y="4784"/>
                                </a:cubicBezTo>
                                <a:cubicBezTo>
                                  <a:pt x="50333" y="5363"/>
                                  <a:pt x="46613" y="6135"/>
                                  <a:pt x="44061" y="7092"/>
                                </a:cubicBezTo>
                                <a:cubicBezTo>
                                  <a:pt x="41508" y="8050"/>
                                  <a:pt x="39741" y="9338"/>
                                  <a:pt x="38748" y="10961"/>
                                </a:cubicBezTo>
                                <a:cubicBezTo>
                                  <a:pt x="37761" y="12592"/>
                                  <a:pt x="37268" y="15461"/>
                                  <a:pt x="37268" y="19580"/>
                                </a:cubicBezTo>
                                <a:lnTo>
                                  <a:pt x="37268" y="101484"/>
                                </a:lnTo>
                                <a:cubicBezTo>
                                  <a:pt x="37268" y="105487"/>
                                  <a:pt x="37761" y="108320"/>
                                  <a:pt x="38748" y="109969"/>
                                </a:cubicBezTo>
                                <a:cubicBezTo>
                                  <a:pt x="39741" y="111628"/>
                                  <a:pt x="41491" y="112933"/>
                                  <a:pt x="44018" y="113890"/>
                                </a:cubicBezTo>
                                <a:cubicBezTo>
                                  <a:pt x="46548" y="114844"/>
                                  <a:pt x="50246" y="115613"/>
                                  <a:pt x="55116" y="116194"/>
                                </a:cubicBezTo>
                                <a:cubicBezTo>
                                  <a:pt x="56106" y="116312"/>
                                  <a:pt x="56600" y="117097"/>
                                  <a:pt x="56600" y="118541"/>
                                </a:cubicBezTo>
                                <a:cubicBezTo>
                                  <a:pt x="56600" y="120164"/>
                                  <a:pt x="56135" y="120978"/>
                                  <a:pt x="55203" y="120978"/>
                                </a:cubicBezTo>
                                <a:cubicBezTo>
                                  <a:pt x="51318" y="120978"/>
                                  <a:pt x="46706" y="120801"/>
                                  <a:pt x="41361" y="120456"/>
                                </a:cubicBezTo>
                                <a:cubicBezTo>
                                  <a:pt x="36252" y="120107"/>
                                  <a:pt x="31929" y="119934"/>
                                  <a:pt x="28387" y="119934"/>
                                </a:cubicBezTo>
                                <a:cubicBezTo>
                                  <a:pt x="24847" y="119934"/>
                                  <a:pt x="20520" y="120107"/>
                                  <a:pt x="15411" y="120456"/>
                                </a:cubicBezTo>
                                <a:cubicBezTo>
                                  <a:pt x="10015" y="120801"/>
                                  <a:pt x="5339" y="120978"/>
                                  <a:pt x="1393" y="120978"/>
                                </a:cubicBezTo>
                                <a:cubicBezTo>
                                  <a:pt x="465" y="120978"/>
                                  <a:pt x="0" y="120164"/>
                                  <a:pt x="0" y="118541"/>
                                </a:cubicBezTo>
                                <a:cubicBezTo>
                                  <a:pt x="0" y="117097"/>
                                  <a:pt x="465" y="116312"/>
                                  <a:pt x="1393" y="116194"/>
                                </a:cubicBezTo>
                                <a:cubicBezTo>
                                  <a:pt x="8417" y="115380"/>
                                  <a:pt x="13188" y="114077"/>
                                  <a:pt x="15717" y="112280"/>
                                </a:cubicBezTo>
                                <a:cubicBezTo>
                                  <a:pt x="18245" y="110476"/>
                                  <a:pt x="19508" y="106880"/>
                                  <a:pt x="19508" y="101484"/>
                                </a:cubicBezTo>
                                <a:lnTo>
                                  <a:pt x="19508" y="19580"/>
                                </a:lnTo>
                                <a:cubicBezTo>
                                  <a:pt x="19508" y="15520"/>
                                  <a:pt x="18994" y="12661"/>
                                  <a:pt x="17982" y="11009"/>
                                </a:cubicBezTo>
                                <a:cubicBezTo>
                                  <a:pt x="16967" y="9353"/>
                                  <a:pt x="15178" y="8050"/>
                                  <a:pt x="12629" y="7092"/>
                                </a:cubicBezTo>
                                <a:cubicBezTo>
                                  <a:pt x="10073" y="6135"/>
                                  <a:pt x="6329" y="5363"/>
                                  <a:pt x="1393" y="4784"/>
                                </a:cubicBezTo>
                                <a:cubicBezTo>
                                  <a:pt x="465" y="4784"/>
                                  <a:pt x="0" y="3988"/>
                                  <a:pt x="0" y="2394"/>
                                </a:cubicBezTo>
                                <a:cubicBezTo>
                                  <a:pt x="0" y="799"/>
                                  <a:pt x="465" y="0"/>
                                  <a:pt x="139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5" name="Shape 132"/>
                        <wps:cNvSpPr/>
                        <wps:spPr>
                          <a:xfrm>
                            <a:off x="2881952" y="886057"/>
                            <a:ext cx="115383" cy="126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383" h="126374">
                                <a:moveTo>
                                  <a:pt x="68094" y="0"/>
                                </a:moveTo>
                                <a:cubicBezTo>
                                  <a:pt x="73554" y="0"/>
                                  <a:pt x="80870" y="587"/>
                                  <a:pt x="90035" y="1743"/>
                                </a:cubicBezTo>
                                <a:cubicBezTo>
                                  <a:pt x="97182" y="2671"/>
                                  <a:pt x="102373" y="3136"/>
                                  <a:pt x="105627" y="3136"/>
                                </a:cubicBezTo>
                                <a:cubicBezTo>
                                  <a:pt x="106384" y="11250"/>
                                  <a:pt x="107719" y="21110"/>
                                  <a:pt x="109630" y="32709"/>
                                </a:cubicBezTo>
                                <a:cubicBezTo>
                                  <a:pt x="109630" y="33639"/>
                                  <a:pt x="108706" y="34100"/>
                                  <a:pt x="106844" y="34100"/>
                                </a:cubicBezTo>
                                <a:cubicBezTo>
                                  <a:pt x="105685" y="34100"/>
                                  <a:pt x="104991" y="33639"/>
                                  <a:pt x="104756" y="32709"/>
                                </a:cubicBezTo>
                                <a:cubicBezTo>
                                  <a:pt x="102672" y="24825"/>
                                  <a:pt x="98165" y="18331"/>
                                  <a:pt x="91256" y="13226"/>
                                </a:cubicBezTo>
                                <a:cubicBezTo>
                                  <a:pt x="84348" y="8126"/>
                                  <a:pt x="76396" y="5569"/>
                                  <a:pt x="67399" y="5569"/>
                                </a:cubicBezTo>
                                <a:cubicBezTo>
                                  <a:pt x="53755" y="5569"/>
                                  <a:pt x="42304" y="11195"/>
                                  <a:pt x="33044" y="22447"/>
                                </a:cubicBezTo>
                                <a:cubicBezTo>
                                  <a:pt x="23788" y="33696"/>
                                  <a:pt x="19155" y="47463"/>
                                  <a:pt x="19155" y="63756"/>
                                </a:cubicBezTo>
                                <a:cubicBezTo>
                                  <a:pt x="19155" y="79581"/>
                                  <a:pt x="23741" y="93053"/>
                                  <a:pt x="32915" y="104156"/>
                                </a:cubicBezTo>
                                <a:cubicBezTo>
                                  <a:pt x="42088" y="115258"/>
                                  <a:pt x="53294" y="120805"/>
                                  <a:pt x="66532" y="120805"/>
                                </a:cubicBezTo>
                                <a:cubicBezTo>
                                  <a:pt x="87253" y="120805"/>
                                  <a:pt x="101941" y="111010"/>
                                  <a:pt x="110592" y="91415"/>
                                </a:cubicBezTo>
                                <a:cubicBezTo>
                                  <a:pt x="110996" y="90487"/>
                                  <a:pt x="111780" y="90018"/>
                                  <a:pt x="112942" y="90018"/>
                                </a:cubicBezTo>
                                <a:cubicBezTo>
                                  <a:pt x="114571" y="90018"/>
                                  <a:pt x="115383" y="90487"/>
                                  <a:pt x="115383" y="91415"/>
                                </a:cubicBezTo>
                                <a:cubicBezTo>
                                  <a:pt x="113288" y="100688"/>
                                  <a:pt x="111258" y="110549"/>
                                  <a:pt x="109281" y="120982"/>
                                </a:cubicBezTo>
                                <a:cubicBezTo>
                                  <a:pt x="105976" y="120982"/>
                                  <a:pt x="99968" y="121763"/>
                                  <a:pt x="91256" y="123329"/>
                                </a:cubicBezTo>
                                <a:cubicBezTo>
                                  <a:pt x="80114" y="125364"/>
                                  <a:pt x="71870" y="126374"/>
                                  <a:pt x="66532" y="126374"/>
                                </a:cubicBezTo>
                                <a:cubicBezTo>
                                  <a:pt x="53294" y="126374"/>
                                  <a:pt x="41681" y="123768"/>
                                  <a:pt x="31698" y="118549"/>
                                </a:cubicBezTo>
                                <a:cubicBezTo>
                                  <a:pt x="21708" y="113327"/>
                                  <a:pt x="13928" y="105861"/>
                                  <a:pt x="8363" y="96156"/>
                                </a:cubicBezTo>
                                <a:cubicBezTo>
                                  <a:pt x="2786" y="86443"/>
                                  <a:pt x="0" y="75643"/>
                                  <a:pt x="0" y="63756"/>
                                </a:cubicBezTo>
                                <a:cubicBezTo>
                                  <a:pt x="0" y="52045"/>
                                  <a:pt x="2949" y="41245"/>
                                  <a:pt x="8838" y="31359"/>
                                </a:cubicBezTo>
                                <a:cubicBezTo>
                                  <a:pt x="14728" y="21471"/>
                                  <a:pt x="22846" y="13774"/>
                                  <a:pt x="33177" y="8269"/>
                                </a:cubicBezTo>
                                <a:cubicBezTo>
                                  <a:pt x="43510" y="2757"/>
                                  <a:pt x="55149" y="0"/>
                                  <a:pt x="680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6" name="Shape 133"/>
                        <wps:cNvSpPr/>
                        <wps:spPr>
                          <a:xfrm>
                            <a:off x="3010392" y="896779"/>
                            <a:ext cx="59160" cy="112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60" h="112870">
                                <a:moveTo>
                                  <a:pt x="59160" y="0"/>
                                </a:moveTo>
                                <a:lnTo>
                                  <a:pt x="59160" y="16050"/>
                                </a:lnTo>
                                <a:lnTo>
                                  <a:pt x="43276" y="58773"/>
                                </a:lnTo>
                                <a:lnTo>
                                  <a:pt x="59160" y="58773"/>
                                </a:lnTo>
                                <a:lnTo>
                                  <a:pt x="59160" y="64342"/>
                                </a:lnTo>
                                <a:lnTo>
                                  <a:pt x="41189" y="64342"/>
                                </a:lnTo>
                                <a:lnTo>
                                  <a:pt x="31231" y="91299"/>
                                </a:lnTo>
                                <a:cubicBezTo>
                                  <a:pt x="29957" y="94914"/>
                                  <a:pt x="29315" y="97710"/>
                                  <a:pt x="29315" y="99698"/>
                                </a:cubicBezTo>
                                <a:cubicBezTo>
                                  <a:pt x="29315" y="104825"/>
                                  <a:pt x="34021" y="107618"/>
                                  <a:pt x="43424" y="108086"/>
                                </a:cubicBezTo>
                                <a:cubicBezTo>
                                  <a:pt x="44122" y="108086"/>
                                  <a:pt x="44471" y="108885"/>
                                  <a:pt x="44471" y="110480"/>
                                </a:cubicBezTo>
                                <a:cubicBezTo>
                                  <a:pt x="44471" y="112071"/>
                                  <a:pt x="44007" y="112870"/>
                                  <a:pt x="43078" y="112870"/>
                                </a:cubicBezTo>
                                <a:cubicBezTo>
                                  <a:pt x="39589" y="112870"/>
                                  <a:pt x="35728" y="112693"/>
                                  <a:pt x="31493" y="112348"/>
                                </a:cubicBezTo>
                                <a:cubicBezTo>
                                  <a:pt x="27490" y="111999"/>
                                  <a:pt x="23923" y="111826"/>
                                  <a:pt x="20794" y="111826"/>
                                </a:cubicBezTo>
                                <a:cubicBezTo>
                                  <a:pt x="18295" y="111826"/>
                                  <a:pt x="15168" y="111999"/>
                                  <a:pt x="11402" y="112348"/>
                                </a:cubicBezTo>
                                <a:cubicBezTo>
                                  <a:pt x="7456" y="112693"/>
                                  <a:pt x="4090" y="112870"/>
                                  <a:pt x="1307" y="112870"/>
                                </a:cubicBezTo>
                                <a:cubicBezTo>
                                  <a:pt x="436" y="112870"/>
                                  <a:pt x="0" y="112146"/>
                                  <a:pt x="0" y="110696"/>
                                </a:cubicBezTo>
                                <a:cubicBezTo>
                                  <a:pt x="0" y="109075"/>
                                  <a:pt x="671" y="108204"/>
                                  <a:pt x="2003" y="108086"/>
                                </a:cubicBezTo>
                                <a:cubicBezTo>
                                  <a:pt x="6826" y="107625"/>
                                  <a:pt x="10642" y="106289"/>
                                  <a:pt x="13457" y="104085"/>
                                </a:cubicBezTo>
                                <a:cubicBezTo>
                                  <a:pt x="16272" y="101883"/>
                                  <a:pt x="19188" y="97390"/>
                                  <a:pt x="22208" y="90605"/>
                                </a:cubicBezTo>
                                <a:lnTo>
                                  <a:pt x="59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7" name="Shape 134"/>
                        <wps:cNvSpPr/>
                        <wps:spPr>
                          <a:xfrm>
                            <a:off x="3069551" y="886064"/>
                            <a:ext cx="68677" cy="123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677" h="123585">
                                <a:moveTo>
                                  <a:pt x="6239" y="0"/>
                                </a:moveTo>
                                <a:cubicBezTo>
                                  <a:pt x="7632" y="0"/>
                                  <a:pt x="8503" y="436"/>
                                  <a:pt x="8849" y="1300"/>
                                </a:cubicBezTo>
                                <a:lnTo>
                                  <a:pt x="44817" y="101319"/>
                                </a:lnTo>
                                <a:cubicBezTo>
                                  <a:pt x="46850" y="106942"/>
                                  <a:pt x="49589" y="111093"/>
                                  <a:pt x="53043" y="113756"/>
                                </a:cubicBezTo>
                                <a:cubicBezTo>
                                  <a:pt x="56494" y="116425"/>
                                  <a:pt x="61127" y="118108"/>
                                  <a:pt x="66931" y="118801"/>
                                </a:cubicBezTo>
                                <a:cubicBezTo>
                                  <a:pt x="68094" y="118919"/>
                                  <a:pt x="68677" y="119704"/>
                                  <a:pt x="68677" y="121148"/>
                                </a:cubicBezTo>
                                <a:cubicBezTo>
                                  <a:pt x="68677" y="122771"/>
                                  <a:pt x="68209" y="123585"/>
                                  <a:pt x="67280" y="123585"/>
                                </a:cubicBezTo>
                                <a:cubicBezTo>
                                  <a:pt x="63266" y="123585"/>
                                  <a:pt x="58737" y="123408"/>
                                  <a:pt x="53682" y="123063"/>
                                </a:cubicBezTo>
                                <a:cubicBezTo>
                                  <a:pt x="49328" y="122713"/>
                                  <a:pt x="45605" y="122541"/>
                                  <a:pt x="42530" y="122541"/>
                                </a:cubicBezTo>
                                <a:cubicBezTo>
                                  <a:pt x="38985" y="122541"/>
                                  <a:pt x="34596" y="122713"/>
                                  <a:pt x="29368" y="123063"/>
                                </a:cubicBezTo>
                                <a:cubicBezTo>
                                  <a:pt x="23850" y="123408"/>
                                  <a:pt x="19152" y="123585"/>
                                  <a:pt x="15260" y="123585"/>
                                </a:cubicBezTo>
                                <a:cubicBezTo>
                                  <a:pt x="14328" y="123585"/>
                                  <a:pt x="13867" y="122786"/>
                                  <a:pt x="13867" y="121195"/>
                                </a:cubicBezTo>
                                <a:cubicBezTo>
                                  <a:pt x="13867" y="119600"/>
                                  <a:pt x="14216" y="118801"/>
                                  <a:pt x="14911" y="118801"/>
                                </a:cubicBezTo>
                                <a:cubicBezTo>
                                  <a:pt x="20077" y="118566"/>
                                  <a:pt x="23792" y="117883"/>
                                  <a:pt x="26056" y="116741"/>
                                </a:cubicBezTo>
                                <a:cubicBezTo>
                                  <a:pt x="28320" y="115607"/>
                                  <a:pt x="29458" y="113843"/>
                                  <a:pt x="29458" y="111448"/>
                                </a:cubicBezTo>
                                <a:cubicBezTo>
                                  <a:pt x="29458" y="109937"/>
                                  <a:pt x="28875" y="107522"/>
                                  <a:pt x="27712" y="104196"/>
                                </a:cubicBezTo>
                                <a:lnTo>
                                  <a:pt x="17791" y="75057"/>
                                </a:lnTo>
                                <a:lnTo>
                                  <a:pt x="0" y="75057"/>
                                </a:lnTo>
                                <a:lnTo>
                                  <a:pt x="0" y="69488"/>
                                </a:lnTo>
                                <a:lnTo>
                                  <a:pt x="15884" y="69488"/>
                                </a:lnTo>
                                <a:lnTo>
                                  <a:pt x="594" y="25167"/>
                                </a:lnTo>
                                <a:lnTo>
                                  <a:pt x="0" y="26765"/>
                                </a:lnTo>
                                <a:lnTo>
                                  <a:pt x="0" y="10715"/>
                                </a:lnTo>
                                <a:lnTo>
                                  <a:pt x="3802" y="1393"/>
                                </a:lnTo>
                                <a:cubicBezTo>
                                  <a:pt x="4151" y="464"/>
                                  <a:pt x="4964" y="0"/>
                                  <a:pt x="623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7" name="Shape 135"/>
                        <wps:cNvSpPr/>
                        <wps:spPr>
                          <a:xfrm>
                            <a:off x="3201087" y="887353"/>
                            <a:ext cx="74409" cy="12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09" h="120626">
                                <a:moveTo>
                                  <a:pt x="1394" y="0"/>
                                </a:moveTo>
                                <a:cubicBezTo>
                                  <a:pt x="8184" y="468"/>
                                  <a:pt x="18696" y="691"/>
                                  <a:pt x="32916" y="691"/>
                                </a:cubicBezTo>
                                <a:cubicBezTo>
                                  <a:pt x="35583" y="691"/>
                                  <a:pt x="40930" y="608"/>
                                  <a:pt x="48936" y="432"/>
                                </a:cubicBezTo>
                                <a:cubicBezTo>
                                  <a:pt x="56718" y="259"/>
                                  <a:pt x="61885" y="176"/>
                                  <a:pt x="64438" y="176"/>
                                </a:cubicBezTo>
                                <a:lnTo>
                                  <a:pt x="74409" y="1750"/>
                                </a:lnTo>
                                <a:lnTo>
                                  <a:pt x="74409" y="7965"/>
                                </a:lnTo>
                                <a:lnTo>
                                  <a:pt x="64265" y="5829"/>
                                </a:lnTo>
                                <a:lnTo>
                                  <a:pt x="63743" y="5829"/>
                                </a:lnTo>
                                <a:lnTo>
                                  <a:pt x="47370" y="6177"/>
                                </a:lnTo>
                                <a:cubicBezTo>
                                  <a:pt x="40518" y="6408"/>
                                  <a:pt x="37095" y="9778"/>
                                  <a:pt x="37095" y="16283"/>
                                </a:cubicBezTo>
                                <a:lnTo>
                                  <a:pt x="37095" y="104522"/>
                                </a:lnTo>
                                <a:cubicBezTo>
                                  <a:pt x="37095" y="111139"/>
                                  <a:pt x="40518" y="114455"/>
                                  <a:pt x="47370" y="114455"/>
                                </a:cubicBezTo>
                                <a:lnTo>
                                  <a:pt x="63743" y="114973"/>
                                </a:lnTo>
                                <a:lnTo>
                                  <a:pt x="74409" y="112766"/>
                                </a:lnTo>
                                <a:lnTo>
                                  <a:pt x="74409" y="119132"/>
                                </a:lnTo>
                                <a:lnTo>
                                  <a:pt x="64438" y="120626"/>
                                </a:lnTo>
                                <a:cubicBezTo>
                                  <a:pt x="61885" y="120626"/>
                                  <a:pt x="56718" y="120514"/>
                                  <a:pt x="48936" y="120280"/>
                                </a:cubicBezTo>
                                <a:cubicBezTo>
                                  <a:pt x="40930" y="120045"/>
                                  <a:pt x="35583" y="119934"/>
                                  <a:pt x="32916" y="119934"/>
                                </a:cubicBezTo>
                                <a:cubicBezTo>
                                  <a:pt x="22116" y="119934"/>
                                  <a:pt x="11607" y="120165"/>
                                  <a:pt x="1394" y="120626"/>
                                </a:cubicBezTo>
                                <a:cubicBezTo>
                                  <a:pt x="465" y="120626"/>
                                  <a:pt x="0" y="119815"/>
                                  <a:pt x="0" y="118195"/>
                                </a:cubicBezTo>
                                <a:cubicBezTo>
                                  <a:pt x="0" y="116745"/>
                                  <a:pt x="465" y="115960"/>
                                  <a:pt x="1394" y="115844"/>
                                </a:cubicBezTo>
                                <a:cubicBezTo>
                                  <a:pt x="6210" y="115265"/>
                                  <a:pt x="9894" y="114498"/>
                                  <a:pt x="12450" y="113540"/>
                                </a:cubicBezTo>
                                <a:cubicBezTo>
                                  <a:pt x="15005" y="112583"/>
                                  <a:pt x="16791" y="111290"/>
                                  <a:pt x="17809" y="109667"/>
                                </a:cubicBezTo>
                                <a:cubicBezTo>
                                  <a:pt x="18825" y="108044"/>
                                  <a:pt x="19326" y="105203"/>
                                  <a:pt x="19326" y="101135"/>
                                </a:cubicBezTo>
                                <a:lnTo>
                                  <a:pt x="19326" y="19584"/>
                                </a:lnTo>
                                <a:cubicBezTo>
                                  <a:pt x="19326" y="15581"/>
                                  <a:pt x="18855" y="12752"/>
                                  <a:pt x="17897" y="11092"/>
                                </a:cubicBezTo>
                                <a:cubicBezTo>
                                  <a:pt x="16939" y="9442"/>
                                  <a:pt x="15182" y="8125"/>
                                  <a:pt x="12626" y="7134"/>
                                </a:cubicBezTo>
                                <a:cubicBezTo>
                                  <a:pt x="10066" y="6149"/>
                                  <a:pt x="6326" y="5364"/>
                                  <a:pt x="1394" y="4781"/>
                                </a:cubicBezTo>
                                <a:cubicBezTo>
                                  <a:pt x="465" y="4781"/>
                                  <a:pt x="0" y="3993"/>
                                  <a:pt x="0" y="2390"/>
                                </a:cubicBezTo>
                                <a:cubicBezTo>
                                  <a:pt x="0" y="796"/>
                                  <a:pt x="465" y="0"/>
                                  <a:pt x="13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9" name="Shape 136"/>
                        <wps:cNvSpPr/>
                        <wps:spPr>
                          <a:xfrm>
                            <a:off x="3275496" y="889103"/>
                            <a:ext cx="56469" cy="1173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69" h="117381">
                                <a:moveTo>
                                  <a:pt x="0" y="0"/>
                                </a:moveTo>
                                <a:lnTo>
                                  <a:pt x="16946" y="2676"/>
                                </a:lnTo>
                                <a:cubicBezTo>
                                  <a:pt x="24965" y="5509"/>
                                  <a:pt x="32029" y="9759"/>
                                  <a:pt x="38138" y="15425"/>
                                </a:cubicBezTo>
                                <a:cubicBezTo>
                                  <a:pt x="50360" y="26762"/>
                                  <a:pt x="56469" y="41359"/>
                                  <a:pt x="56469" y="59216"/>
                                </a:cubicBezTo>
                                <a:cubicBezTo>
                                  <a:pt x="56469" y="77072"/>
                                  <a:pt x="50494" y="91479"/>
                                  <a:pt x="38534" y="102442"/>
                                </a:cubicBezTo>
                                <a:cubicBezTo>
                                  <a:pt x="32555" y="107920"/>
                                  <a:pt x="25523" y="112029"/>
                                  <a:pt x="17439" y="114768"/>
                                </a:cubicBezTo>
                                <a:lnTo>
                                  <a:pt x="0" y="117381"/>
                                </a:lnTo>
                                <a:lnTo>
                                  <a:pt x="0" y="111016"/>
                                </a:lnTo>
                                <a:lnTo>
                                  <a:pt x="8009" y="109359"/>
                                </a:lnTo>
                                <a:cubicBezTo>
                                  <a:pt x="13698" y="106782"/>
                                  <a:pt x="18850" y="102918"/>
                                  <a:pt x="23464" y="97764"/>
                                </a:cubicBezTo>
                                <a:cubicBezTo>
                                  <a:pt x="32695" y="87458"/>
                                  <a:pt x="37314" y="74605"/>
                                  <a:pt x="37314" y="59220"/>
                                </a:cubicBezTo>
                                <a:cubicBezTo>
                                  <a:pt x="37314" y="43420"/>
                                  <a:pt x="32799" y="30286"/>
                                  <a:pt x="23771" y="19799"/>
                                </a:cubicBezTo>
                                <a:cubicBezTo>
                                  <a:pt x="19258" y="14559"/>
                                  <a:pt x="14175" y="10629"/>
                                  <a:pt x="8522" y="8009"/>
                                </a:cubicBezTo>
                                <a:lnTo>
                                  <a:pt x="0" y="62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0" name="Shape 137"/>
                        <wps:cNvSpPr/>
                        <wps:spPr>
                          <a:xfrm>
                            <a:off x="3356435" y="884397"/>
                            <a:ext cx="64133" cy="126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133" h="126367">
                                <a:moveTo>
                                  <a:pt x="64087" y="0"/>
                                </a:moveTo>
                                <a:lnTo>
                                  <a:pt x="64133" y="8"/>
                                </a:lnTo>
                                <a:lnTo>
                                  <a:pt x="64133" y="5572"/>
                                </a:lnTo>
                                <a:lnTo>
                                  <a:pt x="64087" y="5562"/>
                                </a:lnTo>
                                <a:cubicBezTo>
                                  <a:pt x="50562" y="5562"/>
                                  <a:pt x="39694" y="10987"/>
                                  <a:pt x="31474" y="21827"/>
                                </a:cubicBezTo>
                                <a:cubicBezTo>
                                  <a:pt x="23264" y="32669"/>
                                  <a:pt x="19155" y="46642"/>
                                  <a:pt x="19155" y="63745"/>
                                </a:cubicBezTo>
                                <a:cubicBezTo>
                                  <a:pt x="19155" y="80738"/>
                                  <a:pt x="23235" y="94493"/>
                                  <a:pt x="31388" y="105019"/>
                                </a:cubicBezTo>
                                <a:cubicBezTo>
                                  <a:pt x="39546" y="115546"/>
                                  <a:pt x="50447" y="120805"/>
                                  <a:pt x="64087" y="120805"/>
                                </a:cubicBezTo>
                                <a:lnTo>
                                  <a:pt x="64133" y="120795"/>
                                </a:lnTo>
                                <a:lnTo>
                                  <a:pt x="64133" y="126360"/>
                                </a:lnTo>
                                <a:lnTo>
                                  <a:pt x="64087" y="126367"/>
                                </a:lnTo>
                                <a:cubicBezTo>
                                  <a:pt x="44990" y="126367"/>
                                  <a:pt x="29535" y="120528"/>
                                  <a:pt x="17723" y="108843"/>
                                </a:cubicBezTo>
                                <a:cubicBezTo>
                                  <a:pt x="5904" y="97160"/>
                                  <a:pt x="0" y="82131"/>
                                  <a:pt x="0" y="63745"/>
                                </a:cubicBezTo>
                                <a:cubicBezTo>
                                  <a:pt x="0" y="45306"/>
                                  <a:pt x="5947" y="30077"/>
                                  <a:pt x="17849" y="18047"/>
                                </a:cubicBezTo>
                                <a:cubicBezTo>
                                  <a:pt x="29751" y="6012"/>
                                  <a:pt x="45166" y="0"/>
                                  <a:pt x="6408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1" name="Shape 138"/>
                        <wps:cNvSpPr/>
                        <wps:spPr>
                          <a:xfrm>
                            <a:off x="3420567" y="884405"/>
                            <a:ext cx="64136" cy="126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136" h="126352">
                                <a:moveTo>
                                  <a:pt x="0" y="0"/>
                                </a:moveTo>
                                <a:lnTo>
                                  <a:pt x="25778" y="4502"/>
                                </a:lnTo>
                                <a:cubicBezTo>
                                  <a:pt x="33500" y="7510"/>
                                  <a:pt x="40334" y="12022"/>
                                  <a:pt x="46284" y="18039"/>
                                </a:cubicBezTo>
                                <a:cubicBezTo>
                                  <a:pt x="58189" y="30069"/>
                                  <a:pt x="64136" y="45298"/>
                                  <a:pt x="64136" y="63737"/>
                                </a:cubicBezTo>
                                <a:cubicBezTo>
                                  <a:pt x="64136" y="82123"/>
                                  <a:pt x="58217" y="97152"/>
                                  <a:pt x="46370" y="108835"/>
                                </a:cubicBezTo>
                                <a:cubicBezTo>
                                  <a:pt x="40448" y="114678"/>
                                  <a:pt x="33620" y="119059"/>
                                  <a:pt x="25884" y="121979"/>
                                </a:cubicBezTo>
                                <a:lnTo>
                                  <a:pt x="0" y="126352"/>
                                </a:lnTo>
                                <a:lnTo>
                                  <a:pt x="0" y="120787"/>
                                </a:lnTo>
                                <a:lnTo>
                                  <a:pt x="18321" y="116852"/>
                                </a:lnTo>
                                <a:cubicBezTo>
                                  <a:pt x="23771" y="114221"/>
                                  <a:pt x="28548" y="110274"/>
                                  <a:pt x="32654" y="105011"/>
                                </a:cubicBezTo>
                                <a:cubicBezTo>
                                  <a:pt x="40872" y="94486"/>
                                  <a:pt x="44977" y="80730"/>
                                  <a:pt x="44977" y="63737"/>
                                </a:cubicBezTo>
                                <a:cubicBezTo>
                                  <a:pt x="44977" y="46634"/>
                                  <a:pt x="40841" y="32661"/>
                                  <a:pt x="32570" y="21819"/>
                                </a:cubicBezTo>
                                <a:cubicBezTo>
                                  <a:pt x="28433" y="16399"/>
                                  <a:pt x="23647" y="12333"/>
                                  <a:pt x="18211" y="9621"/>
                                </a:cubicBezTo>
                                <a:lnTo>
                                  <a:pt x="0" y="5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2" name="Shape 139"/>
                        <wps:cNvSpPr/>
                        <wps:spPr>
                          <a:xfrm>
                            <a:off x="3502466" y="887003"/>
                            <a:ext cx="164494" cy="123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494" h="123761">
                                <a:moveTo>
                                  <a:pt x="12535" y="0"/>
                                </a:moveTo>
                                <a:cubicBezTo>
                                  <a:pt x="14687" y="0"/>
                                  <a:pt x="17737" y="177"/>
                                  <a:pt x="21683" y="519"/>
                                </a:cubicBezTo>
                                <a:cubicBezTo>
                                  <a:pt x="25048" y="871"/>
                                  <a:pt x="27518" y="1048"/>
                                  <a:pt x="29080" y="1048"/>
                                </a:cubicBezTo>
                                <a:cubicBezTo>
                                  <a:pt x="31117" y="1048"/>
                                  <a:pt x="34019" y="871"/>
                                  <a:pt x="37789" y="519"/>
                                </a:cubicBezTo>
                                <a:cubicBezTo>
                                  <a:pt x="41680" y="177"/>
                                  <a:pt x="44698" y="0"/>
                                  <a:pt x="46850" y="0"/>
                                </a:cubicBezTo>
                                <a:lnTo>
                                  <a:pt x="84200" y="96595"/>
                                </a:lnTo>
                                <a:lnTo>
                                  <a:pt x="122781" y="0"/>
                                </a:lnTo>
                                <a:cubicBezTo>
                                  <a:pt x="125092" y="0"/>
                                  <a:pt x="128124" y="177"/>
                                  <a:pt x="131882" y="519"/>
                                </a:cubicBezTo>
                                <a:cubicBezTo>
                                  <a:pt x="135288" y="871"/>
                                  <a:pt x="137976" y="1048"/>
                                  <a:pt x="139943" y="1048"/>
                                </a:cubicBezTo>
                                <a:cubicBezTo>
                                  <a:pt x="142376" y="1048"/>
                                  <a:pt x="145309" y="871"/>
                                  <a:pt x="148734" y="519"/>
                                </a:cubicBezTo>
                                <a:cubicBezTo>
                                  <a:pt x="152273" y="177"/>
                                  <a:pt x="155321" y="0"/>
                                  <a:pt x="157874" y="0"/>
                                </a:cubicBezTo>
                                <a:cubicBezTo>
                                  <a:pt x="158921" y="0"/>
                                  <a:pt x="159443" y="800"/>
                                  <a:pt x="159443" y="2391"/>
                                </a:cubicBezTo>
                                <a:cubicBezTo>
                                  <a:pt x="159443" y="3985"/>
                                  <a:pt x="158979" y="4784"/>
                                  <a:pt x="158050" y="4784"/>
                                </a:cubicBezTo>
                                <a:cubicBezTo>
                                  <a:pt x="151257" y="5598"/>
                                  <a:pt x="146624" y="6844"/>
                                  <a:pt x="144161" y="8532"/>
                                </a:cubicBezTo>
                                <a:cubicBezTo>
                                  <a:pt x="141693" y="10209"/>
                                  <a:pt x="140457" y="13406"/>
                                  <a:pt x="140457" y="18105"/>
                                </a:cubicBezTo>
                                <a:lnTo>
                                  <a:pt x="140457" y="19585"/>
                                </a:lnTo>
                                <a:lnTo>
                                  <a:pt x="144468" y="101485"/>
                                </a:lnTo>
                                <a:cubicBezTo>
                                  <a:pt x="144640" y="105552"/>
                                  <a:pt x="145262" y="108393"/>
                                  <a:pt x="146340" y="110017"/>
                                </a:cubicBezTo>
                                <a:cubicBezTo>
                                  <a:pt x="147409" y="111640"/>
                                  <a:pt x="149252" y="112933"/>
                                  <a:pt x="151869" y="113890"/>
                                </a:cubicBezTo>
                                <a:cubicBezTo>
                                  <a:pt x="154475" y="114847"/>
                                  <a:pt x="158223" y="115615"/>
                                  <a:pt x="163101" y="116194"/>
                                </a:cubicBezTo>
                                <a:cubicBezTo>
                                  <a:pt x="164027" y="116309"/>
                                  <a:pt x="164494" y="117094"/>
                                  <a:pt x="164494" y="118545"/>
                                </a:cubicBezTo>
                                <a:cubicBezTo>
                                  <a:pt x="164494" y="120165"/>
                                  <a:pt x="164027" y="120982"/>
                                  <a:pt x="163101" y="120982"/>
                                </a:cubicBezTo>
                                <a:cubicBezTo>
                                  <a:pt x="159210" y="120982"/>
                                  <a:pt x="154475" y="120803"/>
                                  <a:pt x="148910" y="120453"/>
                                </a:cubicBezTo>
                                <a:cubicBezTo>
                                  <a:pt x="143575" y="120108"/>
                                  <a:pt x="139150" y="119938"/>
                                  <a:pt x="135630" y="119938"/>
                                </a:cubicBezTo>
                                <a:cubicBezTo>
                                  <a:pt x="132105" y="119938"/>
                                  <a:pt x="127792" y="120108"/>
                                  <a:pt x="122698" y="120453"/>
                                </a:cubicBezTo>
                                <a:cubicBezTo>
                                  <a:pt x="117356" y="120803"/>
                                  <a:pt x="112737" y="120982"/>
                                  <a:pt x="108849" y="120982"/>
                                </a:cubicBezTo>
                                <a:cubicBezTo>
                                  <a:pt x="107805" y="120982"/>
                                  <a:pt x="107280" y="120165"/>
                                  <a:pt x="107280" y="118545"/>
                                </a:cubicBezTo>
                                <a:cubicBezTo>
                                  <a:pt x="107280" y="117094"/>
                                  <a:pt x="107748" y="116309"/>
                                  <a:pt x="108676" y="116194"/>
                                </a:cubicBezTo>
                                <a:cubicBezTo>
                                  <a:pt x="115466" y="115381"/>
                                  <a:pt x="120099" y="114143"/>
                                  <a:pt x="122565" y="112457"/>
                                </a:cubicBezTo>
                                <a:cubicBezTo>
                                  <a:pt x="125032" y="110776"/>
                                  <a:pt x="126266" y="107587"/>
                                  <a:pt x="126266" y="102891"/>
                                </a:cubicBezTo>
                                <a:lnTo>
                                  <a:pt x="126266" y="101498"/>
                                </a:lnTo>
                                <a:lnTo>
                                  <a:pt x="122605" y="17219"/>
                                </a:lnTo>
                                <a:lnTo>
                                  <a:pt x="80640" y="122372"/>
                                </a:lnTo>
                                <a:cubicBezTo>
                                  <a:pt x="80290" y="123300"/>
                                  <a:pt x="79473" y="123761"/>
                                  <a:pt x="78199" y="123761"/>
                                </a:cubicBezTo>
                                <a:cubicBezTo>
                                  <a:pt x="76863" y="123761"/>
                                  <a:pt x="76078" y="123300"/>
                                  <a:pt x="75848" y="122372"/>
                                </a:cubicBezTo>
                                <a:lnTo>
                                  <a:pt x="36309" y="21396"/>
                                </a:lnTo>
                                <a:lnTo>
                                  <a:pt x="30042" y="101571"/>
                                </a:lnTo>
                                <a:cubicBezTo>
                                  <a:pt x="29930" y="102557"/>
                                  <a:pt x="29873" y="103429"/>
                                  <a:pt x="29873" y="104180"/>
                                </a:cubicBezTo>
                                <a:cubicBezTo>
                                  <a:pt x="29873" y="108072"/>
                                  <a:pt x="31204" y="110858"/>
                                  <a:pt x="33876" y="112540"/>
                                </a:cubicBezTo>
                                <a:cubicBezTo>
                                  <a:pt x="36547" y="114225"/>
                                  <a:pt x="41305" y="115442"/>
                                  <a:pt x="48153" y="116194"/>
                                </a:cubicBezTo>
                                <a:cubicBezTo>
                                  <a:pt x="48967" y="116305"/>
                                  <a:pt x="49374" y="117112"/>
                                  <a:pt x="49374" y="118587"/>
                                </a:cubicBezTo>
                                <a:cubicBezTo>
                                  <a:pt x="49374" y="120179"/>
                                  <a:pt x="48852" y="120982"/>
                                  <a:pt x="47804" y="120982"/>
                                </a:cubicBezTo>
                                <a:cubicBezTo>
                                  <a:pt x="44784" y="120982"/>
                                  <a:pt x="40665" y="120803"/>
                                  <a:pt x="35442" y="120453"/>
                                </a:cubicBezTo>
                                <a:cubicBezTo>
                                  <a:pt x="30578" y="120108"/>
                                  <a:pt x="26824" y="119938"/>
                                  <a:pt x="24181" y="119938"/>
                                </a:cubicBezTo>
                                <a:cubicBezTo>
                                  <a:pt x="21296" y="119938"/>
                                  <a:pt x="17358" y="120108"/>
                                  <a:pt x="12370" y="120453"/>
                                </a:cubicBezTo>
                                <a:cubicBezTo>
                                  <a:pt x="7549" y="120803"/>
                                  <a:pt x="3830" y="120982"/>
                                  <a:pt x="1220" y="120982"/>
                                </a:cubicBezTo>
                                <a:cubicBezTo>
                                  <a:pt x="402" y="120982"/>
                                  <a:pt x="0" y="120165"/>
                                  <a:pt x="0" y="118545"/>
                                </a:cubicBezTo>
                                <a:cubicBezTo>
                                  <a:pt x="0" y="117094"/>
                                  <a:pt x="526" y="116309"/>
                                  <a:pt x="1570" y="116194"/>
                                </a:cubicBezTo>
                                <a:cubicBezTo>
                                  <a:pt x="8885" y="115322"/>
                                  <a:pt x="13946" y="113962"/>
                                  <a:pt x="16761" y="112104"/>
                                </a:cubicBezTo>
                                <a:cubicBezTo>
                                  <a:pt x="19576" y="110250"/>
                                  <a:pt x="21186" y="106708"/>
                                  <a:pt x="21600" y="101485"/>
                                </a:cubicBezTo>
                                <a:lnTo>
                                  <a:pt x="30650" y="19585"/>
                                </a:lnTo>
                                <a:cubicBezTo>
                                  <a:pt x="30707" y="18537"/>
                                  <a:pt x="30736" y="17611"/>
                                  <a:pt x="30736" y="16798"/>
                                </a:cubicBezTo>
                                <a:cubicBezTo>
                                  <a:pt x="30736" y="13026"/>
                                  <a:pt x="29404" y="10296"/>
                                  <a:pt x="26733" y="8616"/>
                                </a:cubicBezTo>
                                <a:cubicBezTo>
                                  <a:pt x="24065" y="6931"/>
                                  <a:pt x="19212" y="5655"/>
                                  <a:pt x="12189" y="4784"/>
                                </a:cubicBezTo>
                                <a:cubicBezTo>
                                  <a:pt x="11375" y="4784"/>
                                  <a:pt x="10969" y="3985"/>
                                  <a:pt x="10969" y="2391"/>
                                </a:cubicBezTo>
                                <a:cubicBezTo>
                                  <a:pt x="10969" y="1825"/>
                                  <a:pt x="11149" y="1285"/>
                                  <a:pt x="11495" y="771"/>
                                </a:cubicBezTo>
                                <a:cubicBezTo>
                                  <a:pt x="11840" y="259"/>
                                  <a:pt x="12189" y="0"/>
                                  <a:pt x="125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3" name="Shape 140"/>
                        <wps:cNvSpPr/>
                        <wps:spPr>
                          <a:xfrm>
                            <a:off x="3673217" y="887003"/>
                            <a:ext cx="56607" cy="1209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7" h="120982">
                                <a:moveTo>
                                  <a:pt x="1397" y="0"/>
                                </a:moveTo>
                                <a:cubicBezTo>
                                  <a:pt x="5346" y="0"/>
                                  <a:pt x="10015" y="177"/>
                                  <a:pt x="15419" y="519"/>
                                </a:cubicBezTo>
                                <a:cubicBezTo>
                                  <a:pt x="20527" y="871"/>
                                  <a:pt x="24847" y="1048"/>
                                  <a:pt x="28394" y="1048"/>
                                </a:cubicBezTo>
                                <a:cubicBezTo>
                                  <a:pt x="31928" y="1048"/>
                                  <a:pt x="36255" y="871"/>
                                  <a:pt x="41364" y="519"/>
                                </a:cubicBezTo>
                                <a:cubicBezTo>
                                  <a:pt x="46706" y="177"/>
                                  <a:pt x="51318" y="0"/>
                                  <a:pt x="55210" y="0"/>
                                </a:cubicBezTo>
                                <a:cubicBezTo>
                                  <a:pt x="56134" y="0"/>
                                  <a:pt x="56607" y="800"/>
                                  <a:pt x="56607" y="2391"/>
                                </a:cubicBezTo>
                                <a:cubicBezTo>
                                  <a:pt x="56607" y="3985"/>
                                  <a:pt x="56134" y="4784"/>
                                  <a:pt x="55210" y="4784"/>
                                </a:cubicBezTo>
                                <a:cubicBezTo>
                                  <a:pt x="50335" y="5365"/>
                                  <a:pt x="46619" y="6135"/>
                                  <a:pt x="44068" y="7089"/>
                                </a:cubicBezTo>
                                <a:cubicBezTo>
                                  <a:pt x="41508" y="8047"/>
                                  <a:pt x="39737" y="9342"/>
                                  <a:pt x="38754" y="10963"/>
                                </a:cubicBezTo>
                                <a:cubicBezTo>
                                  <a:pt x="37764" y="12593"/>
                                  <a:pt x="37271" y="15459"/>
                                  <a:pt x="37271" y="19585"/>
                                </a:cubicBezTo>
                                <a:lnTo>
                                  <a:pt x="37271" y="101485"/>
                                </a:lnTo>
                                <a:cubicBezTo>
                                  <a:pt x="37271" y="105487"/>
                                  <a:pt x="37764" y="108321"/>
                                  <a:pt x="38754" y="109973"/>
                                </a:cubicBezTo>
                                <a:cubicBezTo>
                                  <a:pt x="39737" y="111630"/>
                                  <a:pt x="41497" y="112933"/>
                                  <a:pt x="44021" y="113890"/>
                                </a:cubicBezTo>
                                <a:cubicBezTo>
                                  <a:pt x="46548" y="114847"/>
                                  <a:pt x="50245" y="115615"/>
                                  <a:pt x="55123" y="116194"/>
                                </a:cubicBezTo>
                                <a:cubicBezTo>
                                  <a:pt x="56106" y="116309"/>
                                  <a:pt x="56607" y="117094"/>
                                  <a:pt x="56607" y="118545"/>
                                </a:cubicBezTo>
                                <a:cubicBezTo>
                                  <a:pt x="56607" y="120165"/>
                                  <a:pt x="56134" y="120982"/>
                                  <a:pt x="55210" y="120982"/>
                                </a:cubicBezTo>
                                <a:cubicBezTo>
                                  <a:pt x="51318" y="120982"/>
                                  <a:pt x="46706" y="120803"/>
                                  <a:pt x="41364" y="120453"/>
                                </a:cubicBezTo>
                                <a:cubicBezTo>
                                  <a:pt x="36255" y="120108"/>
                                  <a:pt x="31928" y="119938"/>
                                  <a:pt x="28394" y="119938"/>
                                </a:cubicBezTo>
                                <a:cubicBezTo>
                                  <a:pt x="24847" y="119938"/>
                                  <a:pt x="20527" y="120108"/>
                                  <a:pt x="15419" y="120453"/>
                                </a:cubicBezTo>
                                <a:cubicBezTo>
                                  <a:pt x="10015" y="120803"/>
                                  <a:pt x="5346" y="120982"/>
                                  <a:pt x="1397" y="120982"/>
                                </a:cubicBezTo>
                                <a:cubicBezTo>
                                  <a:pt x="464" y="120982"/>
                                  <a:pt x="0" y="120165"/>
                                  <a:pt x="0" y="118545"/>
                                </a:cubicBezTo>
                                <a:cubicBezTo>
                                  <a:pt x="0" y="117094"/>
                                  <a:pt x="464" y="116309"/>
                                  <a:pt x="1397" y="116194"/>
                                </a:cubicBezTo>
                                <a:cubicBezTo>
                                  <a:pt x="8417" y="115377"/>
                                  <a:pt x="13194" y="114078"/>
                                  <a:pt x="15718" y="112277"/>
                                </a:cubicBezTo>
                                <a:cubicBezTo>
                                  <a:pt x="18245" y="110478"/>
                                  <a:pt x="19509" y="106877"/>
                                  <a:pt x="19509" y="101485"/>
                                </a:cubicBezTo>
                                <a:lnTo>
                                  <a:pt x="19509" y="19585"/>
                                </a:lnTo>
                                <a:cubicBezTo>
                                  <a:pt x="19509" y="15519"/>
                                  <a:pt x="19001" y="12666"/>
                                  <a:pt x="17982" y="11009"/>
                                </a:cubicBezTo>
                                <a:cubicBezTo>
                                  <a:pt x="16966" y="9354"/>
                                  <a:pt x="15184" y="8047"/>
                                  <a:pt x="12633" y="7089"/>
                                </a:cubicBezTo>
                                <a:cubicBezTo>
                                  <a:pt x="10073" y="6135"/>
                                  <a:pt x="6329" y="5365"/>
                                  <a:pt x="1397" y="4784"/>
                                </a:cubicBezTo>
                                <a:cubicBezTo>
                                  <a:pt x="464" y="4784"/>
                                  <a:pt x="0" y="3985"/>
                                  <a:pt x="0" y="2391"/>
                                </a:cubicBezTo>
                                <a:cubicBezTo>
                                  <a:pt x="0" y="800"/>
                                  <a:pt x="464" y="0"/>
                                  <a:pt x="13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4" name="Shape 141"/>
                        <wps:cNvSpPr/>
                        <wps:spPr>
                          <a:xfrm>
                            <a:off x="3750894" y="887003"/>
                            <a:ext cx="147248" cy="123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248" h="123761">
                                <a:moveTo>
                                  <a:pt x="4525" y="0"/>
                                </a:moveTo>
                                <a:cubicBezTo>
                                  <a:pt x="6556" y="0"/>
                                  <a:pt x="9399" y="173"/>
                                  <a:pt x="13057" y="526"/>
                                </a:cubicBezTo>
                                <a:cubicBezTo>
                                  <a:pt x="16312" y="871"/>
                                  <a:pt x="18749" y="1040"/>
                                  <a:pt x="20372" y="1040"/>
                                </a:cubicBezTo>
                                <a:cubicBezTo>
                                  <a:pt x="22407" y="1040"/>
                                  <a:pt x="24848" y="871"/>
                                  <a:pt x="27687" y="526"/>
                                </a:cubicBezTo>
                                <a:cubicBezTo>
                                  <a:pt x="30593" y="173"/>
                                  <a:pt x="33088" y="0"/>
                                  <a:pt x="35175" y="0"/>
                                </a:cubicBezTo>
                                <a:lnTo>
                                  <a:pt x="119033" y="93665"/>
                                </a:lnTo>
                                <a:lnTo>
                                  <a:pt x="119033" y="19512"/>
                                </a:lnTo>
                                <a:cubicBezTo>
                                  <a:pt x="119033" y="14574"/>
                                  <a:pt x="117630" y="11102"/>
                                  <a:pt x="114811" y="9101"/>
                                </a:cubicBezTo>
                                <a:cubicBezTo>
                                  <a:pt x="111992" y="7096"/>
                                  <a:pt x="106787" y="5655"/>
                                  <a:pt x="99180" y="4784"/>
                                </a:cubicBezTo>
                                <a:cubicBezTo>
                                  <a:pt x="98251" y="4673"/>
                                  <a:pt x="97786" y="3885"/>
                                  <a:pt x="97786" y="2437"/>
                                </a:cubicBezTo>
                                <a:cubicBezTo>
                                  <a:pt x="97786" y="818"/>
                                  <a:pt x="98251" y="0"/>
                                  <a:pt x="99180" y="0"/>
                                </a:cubicBezTo>
                                <a:cubicBezTo>
                                  <a:pt x="102313" y="0"/>
                                  <a:pt x="106495" y="173"/>
                                  <a:pt x="111722" y="526"/>
                                </a:cubicBezTo>
                                <a:cubicBezTo>
                                  <a:pt x="116596" y="871"/>
                                  <a:pt x="120373" y="1040"/>
                                  <a:pt x="123040" y="1040"/>
                                </a:cubicBezTo>
                                <a:cubicBezTo>
                                  <a:pt x="125946" y="1040"/>
                                  <a:pt x="129859" y="871"/>
                                  <a:pt x="134798" y="526"/>
                                </a:cubicBezTo>
                                <a:cubicBezTo>
                                  <a:pt x="139558" y="173"/>
                                  <a:pt x="143244" y="0"/>
                                  <a:pt x="145855" y="0"/>
                                </a:cubicBezTo>
                                <a:cubicBezTo>
                                  <a:pt x="146783" y="0"/>
                                  <a:pt x="147248" y="818"/>
                                  <a:pt x="147248" y="2437"/>
                                </a:cubicBezTo>
                                <a:cubicBezTo>
                                  <a:pt x="147248" y="3885"/>
                                  <a:pt x="146783" y="4673"/>
                                  <a:pt x="145855" y="4784"/>
                                </a:cubicBezTo>
                                <a:cubicBezTo>
                                  <a:pt x="138600" y="5598"/>
                                  <a:pt x="133624" y="6931"/>
                                  <a:pt x="130925" y="8795"/>
                                </a:cubicBezTo>
                                <a:cubicBezTo>
                                  <a:pt x="128224" y="10653"/>
                                  <a:pt x="126810" y="14224"/>
                                  <a:pt x="126698" y="19505"/>
                                </a:cubicBezTo>
                                <a:lnTo>
                                  <a:pt x="124783" y="122019"/>
                                </a:lnTo>
                                <a:cubicBezTo>
                                  <a:pt x="124783" y="123181"/>
                                  <a:pt x="124084" y="123761"/>
                                  <a:pt x="122695" y="123761"/>
                                </a:cubicBezTo>
                                <a:cubicBezTo>
                                  <a:pt x="121994" y="123761"/>
                                  <a:pt x="121064" y="123300"/>
                                  <a:pt x="119905" y="122372"/>
                                </a:cubicBezTo>
                                <a:lnTo>
                                  <a:pt x="30125" y="21049"/>
                                </a:lnTo>
                                <a:lnTo>
                                  <a:pt x="28908" y="101495"/>
                                </a:lnTo>
                                <a:cubicBezTo>
                                  <a:pt x="28851" y="101964"/>
                                  <a:pt x="28821" y="102391"/>
                                  <a:pt x="28821" y="102805"/>
                                </a:cubicBezTo>
                                <a:cubicBezTo>
                                  <a:pt x="28821" y="107204"/>
                                  <a:pt x="30215" y="110323"/>
                                  <a:pt x="32997" y="112155"/>
                                </a:cubicBezTo>
                                <a:cubicBezTo>
                                  <a:pt x="35784" y="113976"/>
                                  <a:pt x="40809" y="115322"/>
                                  <a:pt x="48063" y="116194"/>
                                </a:cubicBezTo>
                                <a:cubicBezTo>
                                  <a:pt x="48995" y="116309"/>
                                  <a:pt x="49460" y="117094"/>
                                  <a:pt x="49460" y="118541"/>
                                </a:cubicBezTo>
                                <a:cubicBezTo>
                                  <a:pt x="49460" y="120165"/>
                                  <a:pt x="48995" y="120976"/>
                                  <a:pt x="48063" y="120976"/>
                                </a:cubicBezTo>
                                <a:cubicBezTo>
                                  <a:pt x="45043" y="120976"/>
                                  <a:pt x="40896" y="120803"/>
                                  <a:pt x="35611" y="120453"/>
                                </a:cubicBezTo>
                                <a:cubicBezTo>
                                  <a:pt x="30680" y="120108"/>
                                  <a:pt x="26875" y="119934"/>
                                  <a:pt x="24206" y="119934"/>
                                </a:cubicBezTo>
                                <a:cubicBezTo>
                                  <a:pt x="21305" y="119934"/>
                                  <a:pt x="17384" y="120108"/>
                                  <a:pt x="12449" y="120453"/>
                                </a:cubicBezTo>
                                <a:cubicBezTo>
                                  <a:pt x="7694" y="120803"/>
                                  <a:pt x="4003" y="120976"/>
                                  <a:pt x="1393" y="120976"/>
                                </a:cubicBezTo>
                                <a:cubicBezTo>
                                  <a:pt x="457" y="120976"/>
                                  <a:pt x="0" y="120165"/>
                                  <a:pt x="0" y="118541"/>
                                </a:cubicBezTo>
                                <a:cubicBezTo>
                                  <a:pt x="0" y="117094"/>
                                  <a:pt x="522" y="116309"/>
                                  <a:pt x="1562" y="116194"/>
                                </a:cubicBezTo>
                                <a:cubicBezTo>
                                  <a:pt x="8762" y="115322"/>
                                  <a:pt x="13698" y="113976"/>
                                  <a:pt x="16369" y="112147"/>
                                </a:cubicBezTo>
                                <a:cubicBezTo>
                                  <a:pt x="19038" y="110323"/>
                                  <a:pt x="20462" y="106769"/>
                                  <a:pt x="20631" y="101485"/>
                                </a:cubicBezTo>
                                <a:lnTo>
                                  <a:pt x="23681" y="19577"/>
                                </a:lnTo>
                                <a:lnTo>
                                  <a:pt x="23681" y="18800"/>
                                </a:lnTo>
                                <a:cubicBezTo>
                                  <a:pt x="23681" y="14102"/>
                                  <a:pt x="22320" y="10818"/>
                                  <a:pt x="19595" y="8961"/>
                                </a:cubicBezTo>
                                <a:cubicBezTo>
                                  <a:pt x="16859" y="7107"/>
                                  <a:pt x="11783" y="5714"/>
                                  <a:pt x="4349" y="4784"/>
                                </a:cubicBezTo>
                                <a:cubicBezTo>
                                  <a:pt x="3539" y="4784"/>
                                  <a:pt x="3132" y="3985"/>
                                  <a:pt x="3132" y="2391"/>
                                </a:cubicBezTo>
                                <a:cubicBezTo>
                                  <a:pt x="3132" y="800"/>
                                  <a:pt x="3597" y="0"/>
                                  <a:pt x="45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5" name="Shape 142"/>
                        <wps:cNvSpPr/>
                        <wps:spPr>
                          <a:xfrm>
                            <a:off x="3917380" y="887003"/>
                            <a:ext cx="56607" cy="1209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7" h="120982">
                                <a:moveTo>
                                  <a:pt x="1401" y="0"/>
                                </a:moveTo>
                                <a:cubicBezTo>
                                  <a:pt x="5345" y="0"/>
                                  <a:pt x="10019" y="177"/>
                                  <a:pt x="15423" y="519"/>
                                </a:cubicBezTo>
                                <a:cubicBezTo>
                                  <a:pt x="20527" y="871"/>
                                  <a:pt x="24852" y="1048"/>
                                  <a:pt x="28394" y="1048"/>
                                </a:cubicBezTo>
                                <a:cubicBezTo>
                                  <a:pt x="31940" y="1048"/>
                                  <a:pt x="36259" y="871"/>
                                  <a:pt x="41372" y="519"/>
                                </a:cubicBezTo>
                                <a:cubicBezTo>
                                  <a:pt x="46710" y="177"/>
                                  <a:pt x="51322" y="0"/>
                                  <a:pt x="55213" y="0"/>
                                </a:cubicBezTo>
                                <a:cubicBezTo>
                                  <a:pt x="56145" y="0"/>
                                  <a:pt x="56607" y="800"/>
                                  <a:pt x="56607" y="2391"/>
                                </a:cubicBezTo>
                                <a:cubicBezTo>
                                  <a:pt x="56607" y="3985"/>
                                  <a:pt x="56145" y="4784"/>
                                  <a:pt x="55213" y="4784"/>
                                </a:cubicBezTo>
                                <a:cubicBezTo>
                                  <a:pt x="50339" y="5365"/>
                                  <a:pt x="46623" y="6135"/>
                                  <a:pt x="44072" y="7089"/>
                                </a:cubicBezTo>
                                <a:cubicBezTo>
                                  <a:pt x="41511" y="8047"/>
                                  <a:pt x="39744" y="9342"/>
                                  <a:pt x="38758" y="10963"/>
                                </a:cubicBezTo>
                                <a:cubicBezTo>
                                  <a:pt x="37767" y="12593"/>
                                  <a:pt x="37274" y="15459"/>
                                  <a:pt x="37274" y="19585"/>
                                </a:cubicBezTo>
                                <a:lnTo>
                                  <a:pt x="37274" y="101485"/>
                                </a:lnTo>
                                <a:cubicBezTo>
                                  <a:pt x="37274" y="105487"/>
                                  <a:pt x="37767" y="108321"/>
                                  <a:pt x="38758" y="109973"/>
                                </a:cubicBezTo>
                                <a:cubicBezTo>
                                  <a:pt x="39744" y="111630"/>
                                  <a:pt x="41501" y="112933"/>
                                  <a:pt x="44025" y="113890"/>
                                </a:cubicBezTo>
                                <a:cubicBezTo>
                                  <a:pt x="46548" y="114847"/>
                                  <a:pt x="50253" y="115615"/>
                                  <a:pt x="55127" y="116194"/>
                                </a:cubicBezTo>
                                <a:cubicBezTo>
                                  <a:pt x="56116" y="116309"/>
                                  <a:pt x="56607" y="117094"/>
                                  <a:pt x="56607" y="118545"/>
                                </a:cubicBezTo>
                                <a:cubicBezTo>
                                  <a:pt x="56607" y="120165"/>
                                  <a:pt x="56145" y="120982"/>
                                  <a:pt x="55213" y="120982"/>
                                </a:cubicBezTo>
                                <a:cubicBezTo>
                                  <a:pt x="51322" y="120982"/>
                                  <a:pt x="46710" y="120803"/>
                                  <a:pt x="41372" y="120453"/>
                                </a:cubicBezTo>
                                <a:cubicBezTo>
                                  <a:pt x="36259" y="120108"/>
                                  <a:pt x="31940" y="119938"/>
                                  <a:pt x="28394" y="119938"/>
                                </a:cubicBezTo>
                                <a:cubicBezTo>
                                  <a:pt x="24852" y="119938"/>
                                  <a:pt x="20527" y="120108"/>
                                  <a:pt x="15423" y="120453"/>
                                </a:cubicBezTo>
                                <a:cubicBezTo>
                                  <a:pt x="10019" y="120803"/>
                                  <a:pt x="5345" y="120982"/>
                                  <a:pt x="1401" y="120982"/>
                                </a:cubicBezTo>
                                <a:cubicBezTo>
                                  <a:pt x="467" y="120982"/>
                                  <a:pt x="0" y="120165"/>
                                  <a:pt x="0" y="118545"/>
                                </a:cubicBezTo>
                                <a:cubicBezTo>
                                  <a:pt x="0" y="117094"/>
                                  <a:pt x="467" y="116309"/>
                                  <a:pt x="1401" y="116194"/>
                                </a:cubicBezTo>
                                <a:cubicBezTo>
                                  <a:pt x="8420" y="115377"/>
                                  <a:pt x="13198" y="114078"/>
                                  <a:pt x="15725" y="112277"/>
                                </a:cubicBezTo>
                                <a:cubicBezTo>
                                  <a:pt x="18249" y="110478"/>
                                  <a:pt x="19512" y="106877"/>
                                  <a:pt x="19512" y="101485"/>
                                </a:cubicBezTo>
                                <a:lnTo>
                                  <a:pt x="19512" y="19585"/>
                                </a:lnTo>
                                <a:cubicBezTo>
                                  <a:pt x="19512" y="15519"/>
                                  <a:pt x="19004" y="12666"/>
                                  <a:pt x="17986" y="11009"/>
                                </a:cubicBezTo>
                                <a:cubicBezTo>
                                  <a:pt x="16967" y="9354"/>
                                  <a:pt x="15182" y="8047"/>
                                  <a:pt x="12633" y="7089"/>
                                </a:cubicBezTo>
                                <a:cubicBezTo>
                                  <a:pt x="10077" y="6135"/>
                                  <a:pt x="6333" y="5365"/>
                                  <a:pt x="1401" y="4784"/>
                                </a:cubicBezTo>
                                <a:cubicBezTo>
                                  <a:pt x="467" y="4784"/>
                                  <a:pt x="0" y="3985"/>
                                  <a:pt x="0" y="2391"/>
                                </a:cubicBezTo>
                                <a:cubicBezTo>
                                  <a:pt x="0" y="800"/>
                                  <a:pt x="467" y="0"/>
                                  <a:pt x="140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6" name="Shape 143"/>
                        <wps:cNvSpPr/>
                        <wps:spPr>
                          <a:xfrm>
                            <a:off x="3992702" y="884397"/>
                            <a:ext cx="115377" cy="126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377" h="126367">
                                <a:moveTo>
                                  <a:pt x="68097" y="0"/>
                                </a:moveTo>
                                <a:cubicBezTo>
                                  <a:pt x="73552" y="0"/>
                                  <a:pt x="80864" y="579"/>
                                  <a:pt x="90041" y="1739"/>
                                </a:cubicBezTo>
                                <a:cubicBezTo>
                                  <a:pt x="97179" y="2667"/>
                                  <a:pt x="102377" y="3132"/>
                                  <a:pt x="105625" y="3132"/>
                                </a:cubicBezTo>
                                <a:cubicBezTo>
                                  <a:pt x="106380" y="11250"/>
                                  <a:pt x="107716" y="21103"/>
                                  <a:pt x="109635" y="32699"/>
                                </a:cubicBezTo>
                                <a:cubicBezTo>
                                  <a:pt x="109635" y="33627"/>
                                  <a:pt x="108706" y="34092"/>
                                  <a:pt x="106845" y="34092"/>
                                </a:cubicBezTo>
                                <a:cubicBezTo>
                                  <a:pt x="105686" y="34092"/>
                                  <a:pt x="104987" y="33627"/>
                                  <a:pt x="104753" y="32699"/>
                                </a:cubicBezTo>
                                <a:cubicBezTo>
                                  <a:pt x="102665" y="24815"/>
                                  <a:pt x="98165" y="18320"/>
                                  <a:pt x="91257" y="13219"/>
                                </a:cubicBezTo>
                                <a:cubicBezTo>
                                  <a:pt x="84352" y="8118"/>
                                  <a:pt x="76400" y="5562"/>
                                  <a:pt x="67399" y="5562"/>
                                </a:cubicBezTo>
                                <a:cubicBezTo>
                                  <a:pt x="53755" y="5562"/>
                                  <a:pt x="42300" y="11192"/>
                                  <a:pt x="33048" y="22438"/>
                                </a:cubicBezTo>
                                <a:cubicBezTo>
                                  <a:pt x="23790" y="33686"/>
                                  <a:pt x="19159" y="47451"/>
                                  <a:pt x="19159" y="63745"/>
                                </a:cubicBezTo>
                                <a:cubicBezTo>
                                  <a:pt x="19159" y="79574"/>
                                  <a:pt x="23743" y="93045"/>
                                  <a:pt x="32915" y="104148"/>
                                </a:cubicBezTo>
                                <a:cubicBezTo>
                                  <a:pt x="42088" y="115254"/>
                                  <a:pt x="53291" y="120805"/>
                                  <a:pt x="66528" y="120805"/>
                                </a:cubicBezTo>
                                <a:cubicBezTo>
                                  <a:pt x="87254" y="120805"/>
                                  <a:pt x="101942" y="111002"/>
                                  <a:pt x="110589" y="91405"/>
                                </a:cubicBezTo>
                                <a:cubicBezTo>
                                  <a:pt x="110999" y="90475"/>
                                  <a:pt x="111784" y="90012"/>
                                  <a:pt x="112936" y="90012"/>
                                </a:cubicBezTo>
                                <a:cubicBezTo>
                                  <a:pt x="114563" y="90012"/>
                                  <a:pt x="115377" y="90475"/>
                                  <a:pt x="115377" y="91405"/>
                                </a:cubicBezTo>
                                <a:cubicBezTo>
                                  <a:pt x="113293" y="100682"/>
                                  <a:pt x="111258" y="110538"/>
                                  <a:pt x="109286" y="120974"/>
                                </a:cubicBezTo>
                                <a:cubicBezTo>
                                  <a:pt x="105974" y="120974"/>
                                  <a:pt x="99966" y="121762"/>
                                  <a:pt x="91257" y="123322"/>
                                </a:cubicBezTo>
                                <a:cubicBezTo>
                                  <a:pt x="80114" y="125351"/>
                                  <a:pt x="71867" y="126367"/>
                                  <a:pt x="66528" y="126367"/>
                                </a:cubicBezTo>
                                <a:cubicBezTo>
                                  <a:pt x="53291" y="126367"/>
                                  <a:pt x="41682" y="123758"/>
                                  <a:pt x="31694" y="118541"/>
                                </a:cubicBezTo>
                                <a:cubicBezTo>
                                  <a:pt x="21712" y="113317"/>
                                  <a:pt x="13932" y="105863"/>
                                  <a:pt x="8359" y="96149"/>
                                </a:cubicBezTo>
                                <a:cubicBezTo>
                                  <a:pt x="2783" y="86437"/>
                                  <a:pt x="0" y="75636"/>
                                  <a:pt x="0" y="63745"/>
                                </a:cubicBezTo>
                                <a:cubicBezTo>
                                  <a:pt x="0" y="52039"/>
                                  <a:pt x="2941" y="41239"/>
                                  <a:pt x="8842" y="31352"/>
                                </a:cubicBezTo>
                                <a:cubicBezTo>
                                  <a:pt x="14728" y="21471"/>
                                  <a:pt x="22842" y="13774"/>
                                  <a:pt x="33177" y="8262"/>
                                </a:cubicBezTo>
                                <a:cubicBezTo>
                                  <a:pt x="43514" y="2753"/>
                                  <a:pt x="55149" y="0"/>
                                  <a:pt x="680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7" name="Shape 144"/>
                        <wps:cNvSpPr/>
                        <wps:spPr>
                          <a:xfrm>
                            <a:off x="4121144" y="895121"/>
                            <a:ext cx="59157" cy="112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7" h="112864">
                                <a:moveTo>
                                  <a:pt x="59157" y="0"/>
                                </a:moveTo>
                                <a:lnTo>
                                  <a:pt x="59157" y="16044"/>
                                </a:lnTo>
                                <a:lnTo>
                                  <a:pt x="43271" y="58766"/>
                                </a:lnTo>
                                <a:lnTo>
                                  <a:pt x="59157" y="58766"/>
                                </a:lnTo>
                                <a:lnTo>
                                  <a:pt x="59157" y="64330"/>
                                </a:lnTo>
                                <a:lnTo>
                                  <a:pt x="41191" y="64330"/>
                                </a:lnTo>
                                <a:lnTo>
                                  <a:pt x="31229" y="91293"/>
                                </a:lnTo>
                                <a:cubicBezTo>
                                  <a:pt x="29956" y="94907"/>
                                  <a:pt x="29314" y="97705"/>
                                  <a:pt x="29314" y="99685"/>
                                </a:cubicBezTo>
                                <a:cubicBezTo>
                                  <a:pt x="29314" y="104815"/>
                                  <a:pt x="34016" y="107608"/>
                                  <a:pt x="43419" y="108076"/>
                                </a:cubicBezTo>
                                <a:cubicBezTo>
                                  <a:pt x="44117" y="108076"/>
                                  <a:pt x="44467" y="108876"/>
                                  <a:pt x="44467" y="110469"/>
                                </a:cubicBezTo>
                                <a:cubicBezTo>
                                  <a:pt x="44467" y="112061"/>
                                  <a:pt x="44003" y="112864"/>
                                  <a:pt x="43073" y="112864"/>
                                </a:cubicBezTo>
                                <a:cubicBezTo>
                                  <a:pt x="39593" y="112864"/>
                                  <a:pt x="35730" y="112685"/>
                                  <a:pt x="31488" y="112335"/>
                                </a:cubicBezTo>
                                <a:cubicBezTo>
                                  <a:pt x="27489" y="111990"/>
                                  <a:pt x="23926" y="111820"/>
                                  <a:pt x="20794" y="111820"/>
                                </a:cubicBezTo>
                                <a:cubicBezTo>
                                  <a:pt x="18295" y="111820"/>
                                  <a:pt x="15167" y="111990"/>
                                  <a:pt x="11393" y="112335"/>
                                </a:cubicBezTo>
                                <a:cubicBezTo>
                                  <a:pt x="7455" y="112685"/>
                                  <a:pt x="4090" y="112864"/>
                                  <a:pt x="1303" y="112864"/>
                                </a:cubicBezTo>
                                <a:cubicBezTo>
                                  <a:pt x="440" y="112864"/>
                                  <a:pt x="0" y="112134"/>
                                  <a:pt x="0" y="110689"/>
                                </a:cubicBezTo>
                                <a:cubicBezTo>
                                  <a:pt x="0" y="109062"/>
                                  <a:pt x="665" y="108191"/>
                                  <a:pt x="2002" y="108076"/>
                                </a:cubicBezTo>
                                <a:cubicBezTo>
                                  <a:pt x="6821" y="107614"/>
                                  <a:pt x="10638" y="106280"/>
                                  <a:pt x="13453" y="104073"/>
                                </a:cubicBezTo>
                                <a:cubicBezTo>
                                  <a:pt x="16265" y="101873"/>
                                  <a:pt x="19191" y="97381"/>
                                  <a:pt x="22205" y="90598"/>
                                </a:cubicBezTo>
                                <a:lnTo>
                                  <a:pt x="591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8" name="Shape 145"/>
                        <wps:cNvSpPr/>
                        <wps:spPr>
                          <a:xfrm>
                            <a:off x="4180300" y="884397"/>
                            <a:ext cx="68675" cy="123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675" h="123588">
                                <a:moveTo>
                                  <a:pt x="6241" y="0"/>
                                </a:moveTo>
                                <a:cubicBezTo>
                                  <a:pt x="7634" y="0"/>
                                  <a:pt x="8505" y="432"/>
                                  <a:pt x="8854" y="1303"/>
                                </a:cubicBezTo>
                                <a:lnTo>
                                  <a:pt x="44822" y="101322"/>
                                </a:lnTo>
                                <a:cubicBezTo>
                                  <a:pt x="46845" y="106949"/>
                                  <a:pt x="49592" y="111092"/>
                                  <a:pt x="53048" y="113757"/>
                                </a:cubicBezTo>
                                <a:cubicBezTo>
                                  <a:pt x="56500" y="116421"/>
                                  <a:pt x="61134" y="118105"/>
                                  <a:pt x="66937" y="118800"/>
                                </a:cubicBezTo>
                                <a:cubicBezTo>
                                  <a:pt x="68096" y="118915"/>
                                  <a:pt x="68675" y="119700"/>
                                  <a:pt x="68675" y="121151"/>
                                </a:cubicBezTo>
                                <a:cubicBezTo>
                                  <a:pt x="68675" y="122771"/>
                                  <a:pt x="68208" y="123588"/>
                                  <a:pt x="67282" y="123588"/>
                                </a:cubicBezTo>
                                <a:cubicBezTo>
                                  <a:pt x="63271" y="123588"/>
                                  <a:pt x="58740" y="123409"/>
                                  <a:pt x="53689" y="123059"/>
                                </a:cubicBezTo>
                                <a:cubicBezTo>
                                  <a:pt x="49325" y="122714"/>
                                  <a:pt x="45611" y="122544"/>
                                  <a:pt x="42532" y="122544"/>
                                </a:cubicBezTo>
                                <a:cubicBezTo>
                                  <a:pt x="38986" y="122544"/>
                                  <a:pt x="34597" y="122714"/>
                                  <a:pt x="29370" y="123059"/>
                                </a:cubicBezTo>
                                <a:cubicBezTo>
                                  <a:pt x="23856" y="123409"/>
                                  <a:pt x="19150" y="123588"/>
                                  <a:pt x="15265" y="123588"/>
                                </a:cubicBezTo>
                                <a:cubicBezTo>
                                  <a:pt x="14333" y="123588"/>
                                  <a:pt x="13870" y="122785"/>
                                  <a:pt x="13870" y="121193"/>
                                </a:cubicBezTo>
                                <a:cubicBezTo>
                                  <a:pt x="13870" y="119600"/>
                                  <a:pt x="14217" y="118800"/>
                                  <a:pt x="14913" y="118800"/>
                                </a:cubicBezTo>
                                <a:cubicBezTo>
                                  <a:pt x="20079" y="118566"/>
                                  <a:pt x="23797" y="117881"/>
                                  <a:pt x="26062" y="116749"/>
                                </a:cubicBezTo>
                                <a:cubicBezTo>
                                  <a:pt x="28323" y="115611"/>
                                  <a:pt x="29458" y="113847"/>
                                  <a:pt x="29458" y="111453"/>
                                </a:cubicBezTo>
                                <a:cubicBezTo>
                                  <a:pt x="29458" y="109934"/>
                                  <a:pt x="28873" y="107517"/>
                                  <a:pt x="27715" y="104191"/>
                                </a:cubicBezTo>
                                <a:lnTo>
                                  <a:pt x="17789" y="75054"/>
                                </a:lnTo>
                                <a:lnTo>
                                  <a:pt x="0" y="75054"/>
                                </a:lnTo>
                                <a:lnTo>
                                  <a:pt x="0" y="69490"/>
                                </a:lnTo>
                                <a:lnTo>
                                  <a:pt x="15885" y="69490"/>
                                </a:lnTo>
                                <a:lnTo>
                                  <a:pt x="595" y="25167"/>
                                </a:lnTo>
                                <a:lnTo>
                                  <a:pt x="0" y="26768"/>
                                </a:lnTo>
                                <a:lnTo>
                                  <a:pt x="0" y="10724"/>
                                </a:lnTo>
                                <a:lnTo>
                                  <a:pt x="3807" y="1390"/>
                                </a:lnTo>
                                <a:cubicBezTo>
                                  <a:pt x="4157" y="461"/>
                                  <a:pt x="4963" y="0"/>
                                  <a:pt x="624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9" name="Shape 146"/>
                        <wps:cNvSpPr/>
                        <wps:spPr>
                          <a:xfrm>
                            <a:off x="4260031" y="887003"/>
                            <a:ext cx="147255" cy="123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255" h="123761">
                                <a:moveTo>
                                  <a:pt x="4529" y="0"/>
                                </a:moveTo>
                                <a:cubicBezTo>
                                  <a:pt x="6564" y="0"/>
                                  <a:pt x="9407" y="173"/>
                                  <a:pt x="13065" y="526"/>
                                </a:cubicBezTo>
                                <a:cubicBezTo>
                                  <a:pt x="16320" y="871"/>
                                  <a:pt x="18753" y="1040"/>
                                  <a:pt x="20380" y="1040"/>
                                </a:cubicBezTo>
                                <a:cubicBezTo>
                                  <a:pt x="22411" y="1040"/>
                                  <a:pt x="24852" y="871"/>
                                  <a:pt x="27695" y="526"/>
                                </a:cubicBezTo>
                                <a:cubicBezTo>
                                  <a:pt x="30593" y="173"/>
                                  <a:pt x="33091" y="0"/>
                                  <a:pt x="35183" y="0"/>
                                </a:cubicBezTo>
                                <a:lnTo>
                                  <a:pt x="119038" y="93665"/>
                                </a:lnTo>
                                <a:lnTo>
                                  <a:pt x="119038" y="19512"/>
                                </a:lnTo>
                                <a:cubicBezTo>
                                  <a:pt x="119038" y="14574"/>
                                  <a:pt x="117634" y="11102"/>
                                  <a:pt x="114816" y="9101"/>
                                </a:cubicBezTo>
                                <a:cubicBezTo>
                                  <a:pt x="112004" y="7096"/>
                                  <a:pt x="106790" y="5655"/>
                                  <a:pt x="99188" y="4784"/>
                                </a:cubicBezTo>
                                <a:cubicBezTo>
                                  <a:pt x="98255" y="4673"/>
                                  <a:pt x="97791" y="3885"/>
                                  <a:pt x="97791" y="2437"/>
                                </a:cubicBezTo>
                                <a:cubicBezTo>
                                  <a:pt x="97791" y="818"/>
                                  <a:pt x="98255" y="0"/>
                                  <a:pt x="99188" y="0"/>
                                </a:cubicBezTo>
                                <a:cubicBezTo>
                                  <a:pt x="102323" y="0"/>
                                  <a:pt x="106500" y="173"/>
                                  <a:pt x="111727" y="526"/>
                                </a:cubicBezTo>
                                <a:cubicBezTo>
                                  <a:pt x="116605" y="871"/>
                                  <a:pt x="120377" y="1040"/>
                                  <a:pt x="123049" y="1040"/>
                                </a:cubicBezTo>
                                <a:cubicBezTo>
                                  <a:pt x="125950" y="1040"/>
                                  <a:pt x="129866" y="871"/>
                                  <a:pt x="134799" y="526"/>
                                </a:cubicBezTo>
                                <a:cubicBezTo>
                                  <a:pt x="139558" y="173"/>
                                  <a:pt x="143252" y="0"/>
                                  <a:pt x="145862" y="0"/>
                                </a:cubicBezTo>
                                <a:cubicBezTo>
                                  <a:pt x="146787" y="0"/>
                                  <a:pt x="147255" y="818"/>
                                  <a:pt x="147255" y="2437"/>
                                </a:cubicBezTo>
                                <a:cubicBezTo>
                                  <a:pt x="147255" y="3885"/>
                                  <a:pt x="146787" y="4673"/>
                                  <a:pt x="145862" y="4784"/>
                                </a:cubicBezTo>
                                <a:cubicBezTo>
                                  <a:pt x="138604" y="5598"/>
                                  <a:pt x="133629" y="6931"/>
                                  <a:pt x="130930" y="8795"/>
                                </a:cubicBezTo>
                                <a:cubicBezTo>
                                  <a:pt x="128229" y="10653"/>
                                  <a:pt x="126821" y="14224"/>
                                  <a:pt x="126707" y="19505"/>
                                </a:cubicBezTo>
                                <a:lnTo>
                                  <a:pt x="124788" y="122019"/>
                                </a:lnTo>
                                <a:cubicBezTo>
                                  <a:pt x="124788" y="123181"/>
                                  <a:pt x="124089" y="123761"/>
                                  <a:pt x="122702" y="123761"/>
                                </a:cubicBezTo>
                                <a:cubicBezTo>
                                  <a:pt x="122004" y="123761"/>
                                  <a:pt x="121076" y="123300"/>
                                  <a:pt x="119914" y="122372"/>
                                </a:cubicBezTo>
                                <a:lnTo>
                                  <a:pt x="30132" y="21049"/>
                                </a:lnTo>
                                <a:lnTo>
                                  <a:pt x="28911" y="101495"/>
                                </a:lnTo>
                                <a:cubicBezTo>
                                  <a:pt x="28858" y="101964"/>
                                  <a:pt x="28829" y="102391"/>
                                  <a:pt x="28829" y="102805"/>
                                </a:cubicBezTo>
                                <a:cubicBezTo>
                                  <a:pt x="28829" y="107204"/>
                                  <a:pt x="30218" y="110323"/>
                                  <a:pt x="33005" y="112155"/>
                                </a:cubicBezTo>
                                <a:cubicBezTo>
                                  <a:pt x="35795" y="113976"/>
                                  <a:pt x="40814" y="115322"/>
                                  <a:pt x="48068" y="116194"/>
                                </a:cubicBezTo>
                                <a:cubicBezTo>
                                  <a:pt x="49000" y="116309"/>
                                  <a:pt x="49464" y="117094"/>
                                  <a:pt x="49464" y="118541"/>
                                </a:cubicBezTo>
                                <a:cubicBezTo>
                                  <a:pt x="49464" y="120165"/>
                                  <a:pt x="49000" y="120976"/>
                                  <a:pt x="48068" y="120976"/>
                                </a:cubicBezTo>
                                <a:cubicBezTo>
                                  <a:pt x="45051" y="120976"/>
                                  <a:pt x="40900" y="120803"/>
                                  <a:pt x="35618" y="120453"/>
                                </a:cubicBezTo>
                                <a:cubicBezTo>
                                  <a:pt x="30683" y="120108"/>
                                  <a:pt x="26882" y="119934"/>
                                  <a:pt x="24210" y="119934"/>
                                </a:cubicBezTo>
                                <a:cubicBezTo>
                                  <a:pt x="21312" y="119934"/>
                                  <a:pt x="17389" y="120108"/>
                                  <a:pt x="12456" y="120453"/>
                                </a:cubicBezTo>
                                <a:cubicBezTo>
                                  <a:pt x="7698" y="120803"/>
                                  <a:pt x="4011" y="120976"/>
                                  <a:pt x="1397" y="120976"/>
                                </a:cubicBezTo>
                                <a:cubicBezTo>
                                  <a:pt x="469" y="120976"/>
                                  <a:pt x="0" y="120165"/>
                                  <a:pt x="0" y="118541"/>
                                </a:cubicBezTo>
                                <a:cubicBezTo>
                                  <a:pt x="0" y="117094"/>
                                  <a:pt x="526" y="116309"/>
                                  <a:pt x="1566" y="116194"/>
                                </a:cubicBezTo>
                                <a:cubicBezTo>
                                  <a:pt x="8771" y="115322"/>
                                  <a:pt x="13702" y="113976"/>
                                  <a:pt x="16373" y="112147"/>
                                </a:cubicBezTo>
                                <a:cubicBezTo>
                                  <a:pt x="19045" y="110323"/>
                                  <a:pt x="20470" y="106769"/>
                                  <a:pt x="20643" y="101485"/>
                                </a:cubicBezTo>
                                <a:lnTo>
                                  <a:pt x="23688" y="19577"/>
                                </a:lnTo>
                                <a:lnTo>
                                  <a:pt x="23688" y="18800"/>
                                </a:lnTo>
                                <a:cubicBezTo>
                                  <a:pt x="23688" y="14102"/>
                                  <a:pt x="22324" y="10818"/>
                                  <a:pt x="19595" y="8961"/>
                                </a:cubicBezTo>
                                <a:cubicBezTo>
                                  <a:pt x="16867" y="7107"/>
                                  <a:pt x="11791" y="5714"/>
                                  <a:pt x="4360" y="4784"/>
                                </a:cubicBezTo>
                                <a:cubicBezTo>
                                  <a:pt x="3543" y="4784"/>
                                  <a:pt x="3136" y="3985"/>
                                  <a:pt x="3136" y="2391"/>
                                </a:cubicBezTo>
                                <a:cubicBezTo>
                                  <a:pt x="3136" y="800"/>
                                  <a:pt x="3601" y="0"/>
                                  <a:pt x="452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0" name="Shape 147"/>
                        <wps:cNvSpPr/>
                        <wps:spPr>
                          <a:xfrm>
                            <a:off x="4416164" y="895119"/>
                            <a:ext cx="59158" cy="1128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8" h="112866">
                                <a:moveTo>
                                  <a:pt x="59158" y="0"/>
                                </a:moveTo>
                                <a:lnTo>
                                  <a:pt x="59158" y="16043"/>
                                </a:lnTo>
                                <a:lnTo>
                                  <a:pt x="43275" y="58768"/>
                                </a:lnTo>
                                <a:lnTo>
                                  <a:pt x="59158" y="58768"/>
                                </a:lnTo>
                                <a:lnTo>
                                  <a:pt x="59158" y="64332"/>
                                </a:lnTo>
                                <a:lnTo>
                                  <a:pt x="41195" y="64332"/>
                                </a:lnTo>
                                <a:lnTo>
                                  <a:pt x="31229" y="91295"/>
                                </a:lnTo>
                                <a:cubicBezTo>
                                  <a:pt x="29959" y="94909"/>
                                  <a:pt x="29321" y="97707"/>
                                  <a:pt x="29321" y="99687"/>
                                </a:cubicBezTo>
                                <a:cubicBezTo>
                                  <a:pt x="29321" y="104817"/>
                                  <a:pt x="34019" y="107610"/>
                                  <a:pt x="43426" y="108078"/>
                                </a:cubicBezTo>
                                <a:cubicBezTo>
                                  <a:pt x="44121" y="108078"/>
                                  <a:pt x="44470" y="108878"/>
                                  <a:pt x="44470" y="110471"/>
                                </a:cubicBezTo>
                                <a:cubicBezTo>
                                  <a:pt x="44470" y="112063"/>
                                  <a:pt x="44007" y="112866"/>
                                  <a:pt x="43077" y="112866"/>
                                </a:cubicBezTo>
                                <a:cubicBezTo>
                                  <a:pt x="39592" y="112866"/>
                                  <a:pt x="35737" y="112687"/>
                                  <a:pt x="31492" y="112337"/>
                                </a:cubicBezTo>
                                <a:cubicBezTo>
                                  <a:pt x="27489" y="111992"/>
                                  <a:pt x="23925" y="111822"/>
                                  <a:pt x="20798" y="111822"/>
                                </a:cubicBezTo>
                                <a:cubicBezTo>
                                  <a:pt x="18298" y="111822"/>
                                  <a:pt x="15166" y="111992"/>
                                  <a:pt x="11400" y="112337"/>
                                </a:cubicBezTo>
                                <a:cubicBezTo>
                                  <a:pt x="7455" y="112687"/>
                                  <a:pt x="4093" y="112866"/>
                                  <a:pt x="1310" y="112866"/>
                                </a:cubicBezTo>
                                <a:cubicBezTo>
                                  <a:pt x="439" y="112866"/>
                                  <a:pt x="0" y="112136"/>
                                  <a:pt x="0" y="110692"/>
                                </a:cubicBezTo>
                                <a:cubicBezTo>
                                  <a:pt x="0" y="109065"/>
                                  <a:pt x="669" y="108193"/>
                                  <a:pt x="2005" y="108078"/>
                                </a:cubicBezTo>
                                <a:cubicBezTo>
                                  <a:pt x="6825" y="107617"/>
                                  <a:pt x="10641" y="106282"/>
                                  <a:pt x="13457" y="104075"/>
                                </a:cubicBezTo>
                                <a:cubicBezTo>
                                  <a:pt x="16272" y="101875"/>
                                  <a:pt x="19191" y="97383"/>
                                  <a:pt x="22212" y="90600"/>
                                </a:cubicBezTo>
                                <a:lnTo>
                                  <a:pt x="59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1" name="Shape 148"/>
                        <wps:cNvSpPr/>
                        <wps:spPr>
                          <a:xfrm>
                            <a:off x="4475322" y="884397"/>
                            <a:ext cx="68677" cy="123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677" h="123588">
                                <a:moveTo>
                                  <a:pt x="6239" y="0"/>
                                </a:moveTo>
                                <a:cubicBezTo>
                                  <a:pt x="7640" y="0"/>
                                  <a:pt x="8503" y="432"/>
                                  <a:pt x="8849" y="1303"/>
                                </a:cubicBezTo>
                                <a:lnTo>
                                  <a:pt x="44816" y="101322"/>
                                </a:lnTo>
                                <a:cubicBezTo>
                                  <a:pt x="46851" y="106949"/>
                                  <a:pt x="49590" y="111092"/>
                                  <a:pt x="53046" y="113757"/>
                                </a:cubicBezTo>
                                <a:cubicBezTo>
                                  <a:pt x="56502" y="116421"/>
                                  <a:pt x="61132" y="118105"/>
                                  <a:pt x="66931" y="118800"/>
                                </a:cubicBezTo>
                                <a:cubicBezTo>
                                  <a:pt x="68094" y="118915"/>
                                  <a:pt x="68677" y="119700"/>
                                  <a:pt x="68677" y="121151"/>
                                </a:cubicBezTo>
                                <a:cubicBezTo>
                                  <a:pt x="68677" y="122771"/>
                                  <a:pt x="68214" y="123588"/>
                                  <a:pt x="67288" y="123588"/>
                                </a:cubicBezTo>
                                <a:cubicBezTo>
                                  <a:pt x="63273" y="123588"/>
                                  <a:pt x="58738" y="123409"/>
                                  <a:pt x="53687" y="123059"/>
                                </a:cubicBezTo>
                                <a:cubicBezTo>
                                  <a:pt x="49327" y="122714"/>
                                  <a:pt x="45613" y="122544"/>
                                  <a:pt x="42530" y="122544"/>
                                </a:cubicBezTo>
                                <a:cubicBezTo>
                                  <a:pt x="38992" y="122544"/>
                                  <a:pt x="34599" y="122714"/>
                                  <a:pt x="29370" y="123059"/>
                                </a:cubicBezTo>
                                <a:cubicBezTo>
                                  <a:pt x="23857" y="123409"/>
                                  <a:pt x="19152" y="123588"/>
                                  <a:pt x="15261" y="123588"/>
                                </a:cubicBezTo>
                                <a:cubicBezTo>
                                  <a:pt x="14335" y="123588"/>
                                  <a:pt x="13868" y="122785"/>
                                  <a:pt x="13868" y="121193"/>
                                </a:cubicBezTo>
                                <a:cubicBezTo>
                                  <a:pt x="13868" y="119600"/>
                                  <a:pt x="14217" y="118800"/>
                                  <a:pt x="14911" y="118800"/>
                                </a:cubicBezTo>
                                <a:cubicBezTo>
                                  <a:pt x="20081" y="118566"/>
                                  <a:pt x="23797" y="117881"/>
                                  <a:pt x="26061" y="116749"/>
                                </a:cubicBezTo>
                                <a:cubicBezTo>
                                  <a:pt x="28325" y="115611"/>
                                  <a:pt x="29459" y="113847"/>
                                  <a:pt x="29459" y="111453"/>
                                </a:cubicBezTo>
                                <a:cubicBezTo>
                                  <a:pt x="29459" y="109934"/>
                                  <a:pt x="28875" y="107517"/>
                                  <a:pt x="27713" y="104191"/>
                                </a:cubicBezTo>
                                <a:lnTo>
                                  <a:pt x="17791" y="75054"/>
                                </a:lnTo>
                                <a:lnTo>
                                  <a:pt x="0" y="75054"/>
                                </a:lnTo>
                                <a:lnTo>
                                  <a:pt x="0" y="69490"/>
                                </a:lnTo>
                                <a:lnTo>
                                  <a:pt x="15883" y="69490"/>
                                </a:lnTo>
                                <a:lnTo>
                                  <a:pt x="594" y="25167"/>
                                </a:lnTo>
                                <a:lnTo>
                                  <a:pt x="0" y="26765"/>
                                </a:lnTo>
                                <a:lnTo>
                                  <a:pt x="0" y="10722"/>
                                </a:lnTo>
                                <a:lnTo>
                                  <a:pt x="3806" y="1390"/>
                                </a:lnTo>
                                <a:cubicBezTo>
                                  <a:pt x="4151" y="461"/>
                                  <a:pt x="4965" y="0"/>
                                  <a:pt x="623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2" name="Shape 149"/>
                        <wps:cNvSpPr/>
                        <wps:spPr>
                          <a:xfrm>
                            <a:off x="3299426" y="217152"/>
                            <a:ext cx="105955" cy="287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55" h="287063">
                                <a:moveTo>
                                  <a:pt x="773" y="0"/>
                                </a:moveTo>
                                <a:cubicBezTo>
                                  <a:pt x="15217" y="12002"/>
                                  <a:pt x="26669" y="25074"/>
                                  <a:pt x="36820" y="39268"/>
                                </a:cubicBezTo>
                                <a:cubicBezTo>
                                  <a:pt x="67852" y="82728"/>
                                  <a:pt x="85718" y="131645"/>
                                  <a:pt x="96210" y="183549"/>
                                </a:cubicBezTo>
                                <a:cubicBezTo>
                                  <a:pt x="102603" y="215265"/>
                                  <a:pt x="105592" y="247294"/>
                                  <a:pt x="105749" y="279644"/>
                                </a:cubicBezTo>
                                <a:cubicBezTo>
                                  <a:pt x="105749" y="280468"/>
                                  <a:pt x="105839" y="283136"/>
                                  <a:pt x="105955" y="287063"/>
                                </a:cubicBezTo>
                                <a:lnTo>
                                  <a:pt x="0" y="287063"/>
                                </a:lnTo>
                                <a:cubicBezTo>
                                  <a:pt x="114" y="283227"/>
                                  <a:pt x="186" y="280677"/>
                                  <a:pt x="186" y="279919"/>
                                </a:cubicBezTo>
                                <a:cubicBezTo>
                                  <a:pt x="371" y="187858"/>
                                  <a:pt x="341" y="95824"/>
                                  <a:pt x="388" y="3766"/>
                                </a:cubicBezTo>
                                <a:cubicBezTo>
                                  <a:pt x="388" y="3034"/>
                                  <a:pt x="526" y="2329"/>
                                  <a:pt x="7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3" name="Shape 150"/>
                        <wps:cNvSpPr/>
                        <wps:spPr>
                          <a:xfrm>
                            <a:off x="3162881" y="217588"/>
                            <a:ext cx="105725" cy="286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25" h="286627">
                                <a:moveTo>
                                  <a:pt x="105401" y="0"/>
                                </a:moveTo>
                                <a:lnTo>
                                  <a:pt x="105401" y="40770"/>
                                </a:lnTo>
                                <a:cubicBezTo>
                                  <a:pt x="105401" y="120099"/>
                                  <a:pt x="105337" y="199408"/>
                                  <a:pt x="105564" y="278730"/>
                                </a:cubicBezTo>
                                <a:cubicBezTo>
                                  <a:pt x="105564" y="279669"/>
                                  <a:pt x="105635" y="282473"/>
                                  <a:pt x="105725" y="286627"/>
                                </a:cubicBezTo>
                                <a:lnTo>
                                  <a:pt x="19" y="286627"/>
                                </a:lnTo>
                                <a:cubicBezTo>
                                  <a:pt x="0" y="283774"/>
                                  <a:pt x="0" y="281836"/>
                                  <a:pt x="0" y="281127"/>
                                </a:cubicBezTo>
                                <a:cubicBezTo>
                                  <a:pt x="1022" y="205862"/>
                                  <a:pt x="14758" y="133696"/>
                                  <a:pt x="51308" y="66963"/>
                                </a:cubicBezTo>
                                <a:cubicBezTo>
                                  <a:pt x="66068" y="40018"/>
                                  <a:pt x="87884" y="12981"/>
                                  <a:pt x="10540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4" name="Shape 151"/>
                        <wps:cNvSpPr/>
                        <wps:spPr>
                          <a:xfrm>
                            <a:off x="3050125" y="212796"/>
                            <a:ext cx="177729" cy="291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9" h="291419">
                                <a:moveTo>
                                  <a:pt x="173786" y="755"/>
                                </a:moveTo>
                                <a:cubicBezTo>
                                  <a:pt x="174968" y="210"/>
                                  <a:pt x="176245" y="0"/>
                                  <a:pt x="177729" y="799"/>
                                </a:cubicBezTo>
                                <a:cubicBezTo>
                                  <a:pt x="145836" y="34451"/>
                                  <a:pt x="125573" y="74922"/>
                                  <a:pt x="109877" y="117889"/>
                                </a:cubicBezTo>
                                <a:cubicBezTo>
                                  <a:pt x="90461" y="171025"/>
                                  <a:pt x="82933" y="226256"/>
                                  <a:pt x="82865" y="282610"/>
                                </a:cubicBezTo>
                                <a:cubicBezTo>
                                  <a:pt x="82865" y="283841"/>
                                  <a:pt x="82955" y="287014"/>
                                  <a:pt x="83049" y="291419"/>
                                </a:cubicBezTo>
                                <a:lnTo>
                                  <a:pt x="0" y="291419"/>
                                </a:lnTo>
                                <a:cubicBezTo>
                                  <a:pt x="137" y="288450"/>
                                  <a:pt x="253" y="286441"/>
                                  <a:pt x="321" y="285785"/>
                                </a:cubicBezTo>
                                <a:cubicBezTo>
                                  <a:pt x="5044" y="238011"/>
                                  <a:pt x="14667" y="191486"/>
                                  <a:pt x="36230" y="148208"/>
                                </a:cubicBezTo>
                                <a:cubicBezTo>
                                  <a:pt x="61258" y="97919"/>
                                  <a:pt x="93107" y="52998"/>
                                  <a:pt x="140087" y="20488"/>
                                </a:cubicBezTo>
                                <a:cubicBezTo>
                                  <a:pt x="149735" y="13803"/>
                                  <a:pt x="159798" y="7779"/>
                                  <a:pt x="170406" y="2718"/>
                                </a:cubicBezTo>
                                <a:cubicBezTo>
                                  <a:pt x="171513" y="2179"/>
                                  <a:pt x="172602" y="1300"/>
                                  <a:pt x="173786" y="75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5" name="Shape 152"/>
                        <wps:cNvSpPr/>
                        <wps:spPr>
                          <a:xfrm>
                            <a:off x="3342730" y="213685"/>
                            <a:ext cx="175194" cy="290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194" h="290530">
                                <a:moveTo>
                                  <a:pt x="1044" y="0"/>
                                </a:moveTo>
                                <a:cubicBezTo>
                                  <a:pt x="41843" y="18712"/>
                                  <a:pt x="74055" y="47776"/>
                                  <a:pt x="100547" y="83391"/>
                                </a:cubicBezTo>
                                <a:cubicBezTo>
                                  <a:pt x="142001" y="139130"/>
                                  <a:pt x="166755" y="201506"/>
                                  <a:pt x="173257" y="270861"/>
                                </a:cubicBezTo>
                                <a:cubicBezTo>
                                  <a:pt x="173646" y="274856"/>
                                  <a:pt x="173869" y="278874"/>
                                  <a:pt x="174696" y="282773"/>
                                </a:cubicBezTo>
                                <a:cubicBezTo>
                                  <a:pt x="174877" y="283597"/>
                                  <a:pt x="175039" y="286376"/>
                                  <a:pt x="175194" y="290530"/>
                                </a:cubicBezTo>
                                <a:lnTo>
                                  <a:pt x="92631" y="290530"/>
                                </a:lnTo>
                                <a:cubicBezTo>
                                  <a:pt x="92747" y="286808"/>
                                  <a:pt x="92786" y="284345"/>
                                  <a:pt x="92786" y="283641"/>
                                </a:cubicBezTo>
                                <a:cubicBezTo>
                                  <a:pt x="92473" y="254368"/>
                                  <a:pt x="90759" y="225162"/>
                                  <a:pt x="85921" y="196259"/>
                                </a:cubicBezTo>
                                <a:cubicBezTo>
                                  <a:pt x="74854" y="130000"/>
                                  <a:pt x="51879" y="68649"/>
                                  <a:pt x="10904" y="14786"/>
                                </a:cubicBezTo>
                                <a:cubicBezTo>
                                  <a:pt x="7437" y="10223"/>
                                  <a:pt x="3650" y="5908"/>
                                  <a:pt x="0" y="1488"/>
                                </a:cubicBezTo>
                                <a:cubicBezTo>
                                  <a:pt x="341" y="983"/>
                                  <a:pt x="705" y="505"/>
                                  <a:pt x="104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6" name="Shape 153"/>
                        <wps:cNvSpPr/>
                        <wps:spPr>
                          <a:xfrm>
                            <a:off x="2972120" y="205636"/>
                            <a:ext cx="202188" cy="298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188" h="298579">
                                <a:moveTo>
                                  <a:pt x="202188" y="0"/>
                                </a:moveTo>
                                <a:cubicBezTo>
                                  <a:pt x="185969" y="12729"/>
                                  <a:pt x="170565" y="26164"/>
                                  <a:pt x="156396" y="40975"/>
                                </a:cubicBezTo>
                                <a:cubicBezTo>
                                  <a:pt x="102648" y="97164"/>
                                  <a:pt x="71710" y="164901"/>
                                  <a:pt x="55739" y="240174"/>
                                </a:cubicBezTo>
                                <a:cubicBezTo>
                                  <a:pt x="52042" y="257508"/>
                                  <a:pt x="49990" y="275170"/>
                                  <a:pt x="48277" y="292830"/>
                                </a:cubicBezTo>
                                <a:cubicBezTo>
                                  <a:pt x="48230" y="293425"/>
                                  <a:pt x="48187" y="295502"/>
                                  <a:pt x="48187" y="298579"/>
                                </a:cubicBezTo>
                                <a:lnTo>
                                  <a:pt x="0" y="298579"/>
                                </a:lnTo>
                                <a:cubicBezTo>
                                  <a:pt x="206" y="295611"/>
                                  <a:pt x="365" y="293601"/>
                                  <a:pt x="412" y="292946"/>
                                </a:cubicBezTo>
                                <a:cubicBezTo>
                                  <a:pt x="11614" y="157968"/>
                                  <a:pt x="78005" y="60616"/>
                                  <a:pt x="199473" y="795"/>
                                </a:cubicBezTo>
                                <a:cubicBezTo>
                                  <a:pt x="200316" y="381"/>
                                  <a:pt x="201276" y="248"/>
                                  <a:pt x="2021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7" name="Shape 154"/>
                        <wps:cNvSpPr/>
                        <wps:spPr>
                          <a:xfrm>
                            <a:off x="3394245" y="207104"/>
                            <a:ext cx="201550" cy="297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550" h="297111">
                                <a:moveTo>
                                  <a:pt x="4725" y="419"/>
                                </a:moveTo>
                                <a:cubicBezTo>
                                  <a:pt x="6088" y="799"/>
                                  <a:pt x="7291" y="1518"/>
                                  <a:pt x="8490" y="2113"/>
                                </a:cubicBezTo>
                                <a:cubicBezTo>
                                  <a:pt x="108332" y="52262"/>
                                  <a:pt x="170702" y="131725"/>
                                  <a:pt x="194955" y="240874"/>
                                </a:cubicBezTo>
                                <a:cubicBezTo>
                                  <a:pt x="198580" y="257231"/>
                                  <a:pt x="200434" y="273885"/>
                                  <a:pt x="201319" y="290654"/>
                                </a:cubicBezTo>
                                <a:cubicBezTo>
                                  <a:pt x="201341" y="291316"/>
                                  <a:pt x="201435" y="293620"/>
                                  <a:pt x="201550" y="297111"/>
                                </a:cubicBezTo>
                                <a:lnTo>
                                  <a:pt x="153368" y="297111"/>
                                </a:lnTo>
                                <a:cubicBezTo>
                                  <a:pt x="153317" y="292341"/>
                                  <a:pt x="153252" y="289080"/>
                                  <a:pt x="153155" y="288075"/>
                                </a:cubicBezTo>
                                <a:cubicBezTo>
                                  <a:pt x="151219" y="265395"/>
                                  <a:pt x="148115" y="242834"/>
                                  <a:pt x="142370" y="220814"/>
                                </a:cubicBezTo>
                                <a:cubicBezTo>
                                  <a:pt x="121882" y="142240"/>
                                  <a:pt x="85973" y="72587"/>
                                  <a:pt x="23570" y="18562"/>
                                </a:cubicBezTo>
                                <a:cubicBezTo>
                                  <a:pt x="16239" y="12215"/>
                                  <a:pt x="8712" y="6149"/>
                                  <a:pt x="0" y="764"/>
                                </a:cubicBezTo>
                                <a:cubicBezTo>
                                  <a:pt x="1838" y="0"/>
                                  <a:pt x="3361" y="40"/>
                                  <a:pt x="4725" y="41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8" name="Shape 155"/>
                        <wps:cNvSpPr/>
                        <wps:spPr>
                          <a:xfrm>
                            <a:off x="3341538" y="212644"/>
                            <a:ext cx="2243" cy="2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" h="2528">
                                <a:moveTo>
                                  <a:pt x="2243" y="1040"/>
                                </a:moveTo>
                                <a:cubicBezTo>
                                  <a:pt x="1894" y="1533"/>
                                  <a:pt x="1544" y="2034"/>
                                  <a:pt x="1195" y="2528"/>
                                </a:cubicBezTo>
                                <a:cubicBezTo>
                                  <a:pt x="807" y="2074"/>
                                  <a:pt x="0" y="1440"/>
                                  <a:pt x="102" y="1199"/>
                                </a:cubicBezTo>
                                <a:cubicBezTo>
                                  <a:pt x="624" y="0"/>
                                  <a:pt x="1483" y="717"/>
                                  <a:pt x="2243" y="104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9" name="Shape 156"/>
                        <wps:cNvSpPr/>
                        <wps:spPr>
                          <a:xfrm>
                            <a:off x="3227832" y="213387"/>
                            <a:ext cx="190" cy="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" h="286">
                                <a:moveTo>
                                  <a:pt x="37" y="0"/>
                                </a:moveTo>
                                <a:lnTo>
                                  <a:pt x="190" y="286"/>
                                </a:lnTo>
                                <a:cubicBezTo>
                                  <a:pt x="190" y="286"/>
                                  <a:pt x="14" y="203"/>
                                  <a:pt x="0" y="197"/>
                                </a:cubicBez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0" name="Shape 157"/>
                        <wps:cNvSpPr/>
                        <wps:spPr>
                          <a:xfrm>
                            <a:off x="3227444" y="212310"/>
                            <a:ext cx="630" cy="10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0" h="1078">
                                <a:moveTo>
                                  <a:pt x="630" y="0"/>
                                </a:moveTo>
                                <a:lnTo>
                                  <a:pt x="426" y="1078"/>
                                </a:lnTo>
                                <a:lnTo>
                                  <a:pt x="0" y="281"/>
                                </a:lnTo>
                                <a:cubicBezTo>
                                  <a:pt x="208" y="184"/>
                                  <a:pt x="422" y="94"/>
                                  <a:pt x="63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1" name="Shape 158"/>
                        <wps:cNvSpPr/>
                        <wps:spPr>
                          <a:xfrm>
                            <a:off x="3176644" y="204537"/>
                            <a:ext cx="867" cy="7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7" h="798">
                                <a:moveTo>
                                  <a:pt x="453" y="12"/>
                                </a:moveTo>
                                <a:cubicBezTo>
                                  <a:pt x="598" y="22"/>
                                  <a:pt x="724" y="281"/>
                                  <a:pt x="867" y="440"/>
                                </a:cubicBezTo>
                                <a:cubicBezTo>
                                  <a:pt x="814" y="533"/>
                                  <a:pt x="735" y="663"/>
                                  <a:pt x="659" y="798"/>
                                </a:cubicBezTo>
                                <a:lnTo>
                                  <a:pt x="0" y="374"/>
                                </a:lnTo>
                                <a:cubicBezTo>
                                  <a:pt x="151" y="241"/>
                                  <a:pt x="310" y="0"/>
                                  <a:pt x="453" y="1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2" name="Shape 1002"/>
                        <wps:cNvSpPr/>
                        <wps:spPr>
                          <a:xfrm>
                            <a:off x="3017956" y="547563"/>
                            <a:ext cx="34225" cy="34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5" h="34225">
                                <a:moveTo>
                                  <a:pt x="0" y="0"/>
                                </a:moveTo>
                                <a:lnTo>
                                  <a:pt x="34225" y="0"/>
                                </a:lnTo>
                                <a:lnTo>
                                  <a:pt x="34225" y="34225"/>
                                </a:lnTo>
                                <a:lnTo>
                                  <a:pt x="0" y="342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3" name="Shape 1003"/>
                        <wps:cNvSpPr/>
                        <wps:spPr>
                          <a:xfrm>
                            <a:off x="3129750" y="547563"/>
                            <a:ext cx="34222" cy="34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2" h="34225">
                                <a:moveTo>
                                  <a:pt x="0" y="0"/>
                                </a:moveTo>
                                <a:lnTo>
                                  <a:pt x="34222" y="0"/>
                                </a:lnTo>
                                <a:lnTo>
                                  <a:pt x="34222" y="34225"/>
                                </a:lnTo>
                                <a:lnTo>
                                  <a:pt x="0" y="342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" name="Shape 1004"/>
                        <wps:cNvSpPr/>
                        <wps:spPr>
                          <a:xfrm>
                            <a:off x="3266641" y="547563"/>
                            <a:ext cx="34222" cy="34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2" h="34225">
                                <a:moveTo>
                                  <a:pt x="0" y="0"/>
                                </a:moveTo>
                                <a:lnTo>
                                  <a:pt x="34222" y="0"/>
                                </a:lnTo>
                                <a:lnTo>
                                  <a:pt x="34222" y="34225"/>
                                </a:lnTo>
                                <a:lnTo>
                                  <a:pt x="0" y="342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5" name="Shape 1005"/>
                        <wps:cNvSpPr/>
                        <wps:spPr>
                          <a:xfrm>
                            <a:off x="3403534" y="547563"/>
                            <a:ext cx="34218" cy="34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18" h="34225">
                                <a:moveTo>
                                  <a:pt x="0" y="0"/>
                                </a:moveTo>
                                <a:lnTo>
                                  <a:pt x="34218" y="0"/>
                                </a:lnTo>
                                <a:lnTo>
                                  <a:pt x="34218" y="34225"/>
                                </a:lnTo>
                                <a:lnTo>
                                  <a:pt x="0" y="342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6" name="Shape 1006"/>
                        <wps:cNvSpPr/>
                        <wps:spPr>
                          <a:xfrm>
                            <a:off x="3515324" y="547563"/>
                            <a:ext cx="34225" cy="34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5" h="34225">
                                <a:moveTo>
                                  <a:pt x="0" y="0"/>
                                </a:moveTo>
                                <a:lnTo>
                                  <a:pt x="34225" y="0"/>
                                </a:lnTo>
                                <a:lnTo>
                                  <a:pt x="34225" y="34225"/>
                                </a:lnTo>
                                <a:lnTo>
                                  <a:pt x="0" y="342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7" name="Shape 1007"/>
                        <wps:cNvSpPr/>
                        <wps:spPr>
                          <a:xfrm>
                            <a:off x="3305426" y="104946"/>
                            <a:ext cx="20535" cy="70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35" h="70734">
                                <a:moveTo>
                                  <a:pt x="0" y="0"/>
                                </a:moveTo>
                                <a:lnTo>
                                  <a:pt x="20535" y="0"/>
                                </a:lnTo>
                                <a:lnTo>
                                  <a:pt x="20535" y="70734"/>
                                </a:lnTo>
                                <a:lnTo>
                                  <a:pt x="0" y="70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8" name="Shape 1008"/>
                        <wps:cNvSpPr/>
                        <wps:spPr>
                          <a:xfrm>
                            <a:off x="3273487" y="104946"/>
                            <a:ext cx="20531" cy="70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31" h="70734">
                                <a:moveTo>
                                  <a:pt x="0" y="0"/>
                                </a:moveTo>
                                <a:lnTo>
                                  <a:pt x="20531" y="0"/>
                                </a:lnTo>
                                <a:lnTo>
                                  <a:pt x="20531" y="70734"/>
                                </a:lnTo>
                                <a:lnTo>
                                  <a:pt x="0" y="70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9" name="Shape 1009"/>
                        <wps:cNvSpPr/>
                        <wps:spPr>
                          <a:xfrm>
                            <a:off x="3241544" y="104946"/>
                            <a:ext cx="20535" cy="70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35" h="70734">
                                <a:moveTo>
                                  <a:pt x="0" y="0"/>
                                </a:moveTo>
                                <a:lnTo>
                                  <a:pt x="20535" y="0"/>
                                </a:lnTo>
                                <a:lnTo>
                                  <a:pt x="20535" y="70734"/>
                                </a:lnTo>
                                <a:lnTo>
                                  <a:pt x="0" y="70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0" name="Shape 1010"/>
                        <wps:cNvSpPr/>
                        <wps:spPr>
                          <a:xfrm>
                            <a:off x="3221007" y="182519"/>
                            <a:ext cx="12548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89" h="9144">
                                <a:moveTo>
                                  <a:pt x="0" y="0"/>
                                </a:moveTo>
                                <a:lnTo>
                                  <a:pt x="125489" y="0"/>
                                </a:lnTo>
                                <a:lnTo>
                                  <a:pt x="12548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1" name="Shape 1011"/>
                        <wps:cNvSpPr/>
                        <wps:spPr>
                          <a:xfrm>
                            <a:off x="3221007" y="88981"/>
                            <a:ext cx="12548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89" h="9144">
                                <a:moveTo>
                                  <a:pt x="0" y="0"/>
                                </a:moveTo>
                                <a:lnTo>
                                  <a:pt x="125489" y="0"/>
                                </a:lnTo>
                                <a:lnTo>
                                  <a:pt x="12548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2" name="Shape 169"/>
                        <wps:cNvSpPr/>
                        <wps:spPr>
                          <a:xfrm>
                            <a:off x="2954073" y="511060"/>
                            <a:ext cx="659359" cy="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359" h="25095">
                                <a:moveTo>
                                  <a:pt x="63882" y="0"/>
                                </a:moveTo>
                                <a:lnTo>
                                  <a:pt x="98108" y="0"/>
                                </a:lnTo>
                                <a:lnTo>
                                  <a:pt x="98108" y="13691"/>
                                </a:lnTo>
                                <a:lnTo>
                                  <a:pt x="175676" y="13691"/>
                                </a:lnTo>
                                <a:lnTo>
                                  <a:pt x="175676" y="0"/>
                                </a:lnTo>
                                <a:lnTo>
                                  <a:pt x="209898" y="0"/>
                                </a:lnTo>
                                <a:lnTo>
                                  <a:pt x="209898" y="13691"/>
                                </a:lnTo>
                                <a:lnTo>
                                  <a:pt x="312567" y="13691"/>
                                </a:lnTo>
                                <a:lnTo>
                                  <a:pt x="312567" y="0"/>
                                </a:lnTo>
                                <a:lnTo>
                                  <a:pt x="346789" y="0"/>
                                </a:lnTo>
                                <a:lnTo>
                                  <a:pt x="346789" y="13691"/>
                                </a:lnTo>
                                <a:lnTo>
                                  <a:pt x="449461" y="13691"/>
                                </a:lnTo>
                                <a:lnTo>
                                  <a:pt x="449461" y="0"/>
                                </a:lnTo>
                                <a:lnTo>
                                  <a:pt x="483678" y="0"/>
                                </a:lnTo>
                                <a:lnTo>
                                  <a:pt x="483678" y="13691"/>
                                </a:lnTo>
                                <a:lnTo>
                                  <a:pt x="561251" y="13691"/>
                                </a:lnTo>
                                <a:lnTo>
                                  <a:pt x="561251" y="0"/>
                                </a:lnTo>
                                <a:lnTo>
                                  <a:pt x="595476" y="0"/>
                                </a:lnTo>
                                <a:lnTo>
                                  <a:pt x="595476" y="13691"/>
                                </a:lnTo>
                                <a:lnTo>
                                  <a:pt x="659359" y="13691"/>
                                </a:lnTo>
                                <a:lnTo>
                                  <a:pt x="659359" y="25095"/>
                                </a:lnTo>
                                <a:lnTo>
                                  <a:pt x="0" y="25095"/>
                                </a:lnTo>
                                <a:lnTo>
                                  <a:pt x="0" y="13691"/>
                                </a:lnTo>
                                <a:lnTo>
                                  <a:pt x="63882" y="13691"/>
                                </a:lnTo>
                                <a:lnTo>
                                  <a:pt x="638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3" name="Shape 1012"/>
                        <wps:cNvSpPr/>
                        <wps:spPr>
                          <a:xfrm>
                            <a:off x="2954073" y="590914"/>
                            <a:ext cx="659359" cy="22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359" h="22809">
                                <a:moveTo>
                                  <a:pt x="0" y="0"/>
                                </a:moveTo>
                                <a:lnTo>
                                  <a:pt x="659359" y="0"/>
                                </a:lnTo>
                                <a:lnTo>
                                  <a:pt x="659359" y="22809"/>
                                </a:lnTo>
                                <a:lnTo>
                                  <a:pt x="0" y="22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4" name="Shape 171"/>
                        <wps:cNvSpPr/>
                        <wps:spPr>
                          <a:xfrm>
                            <a:off x="3266641" y="0"/>
                            <a:ext cx="34222" cy="342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2" h="34221">
                                <a:moveTo>
                                  <a:pt x="13691" y="0"/>
                                </a:moveTo>
                                <a:lnTo>
                                  <a:pt x="20537" y="0"/>
                                </a:lnTo>
                                <a:lnTo>
                                  <a:pt x="20537" y="6846"/>
                                </a:lnTo>
                                <a:lnTo>
                                  <a:pt x="18255" y="6846"/>
                                </a:lnTo>
                                <a:lnTo>
                                  <a:pt x="18255" y="22816"/>
                                </a:lnTo>
                                <a:lnTo>
                                  <a:pt x="27381" y="22816"/>
                                </a:lnTo>
                                <a:lnTo>
                                  <a:pt x="27381" y="18255"/>
                                </a:lnTo>
                                <a:lnTo>
                                  <a:pt x="34222" y="18255"/>
                                </a:lnTo>
                                <a:lnTo>
                                  <a:pt x="34222" y="25098"/>
                                </a:lnTo>
                                <a:lnTo>
                                  <a:pt x="18255" y="25098"/>
                                </a:lnTo>
                                <a:lnTo>
                                  <a:pt x="18255" y="34221"/>
                                </a:lnTo>
                                <a:lnTo>
                                  <a:pt x="15973" y="34221"/>
                                </a:lnTo>
                                <a:lnTo>
                                  <a:pt x="15973" y="25098"/>
                                </a:lnTo>
                                <a:lnTo>
                                  <a:pt x="0" y="25098"/>
                                </a:lnTo>
                                <a:lnTo>
                                  <a:pt x="0" y="18255"/>
                                </a:lnTo>
                                <a:lnTo>
                                  <a:pt x="6846" y="18255"/>
                                </a:lnTo>
                                <a:lnTo>
                                  <a:pt x="6846" y="22816"/>
                                </a:lnTo>
                                <a:lnTo>
                                  <a:pt x="15973" y="22816"/>
                                </a:lnTo>
                                <a:lnTo>
                                  <a:pt x="15973" y="6846"/>
                                </a:lnTo>
                                <a:lnTo>
                                  <a:pt x="13691" y="6846"/>
                                </a:lnTo>
                                <a:lnTo>
                                  <a:pt x="13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5" name="Shape 172"/>
                        <wps:cNvSpPr/>
                        <wps:spPr>
                          <a:xfrm>
                            <a:off x="3234698" y="33652"/>
                            <a:ext cx="98108" cy="4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08" h="49050">
                                <a:moveTo>
                                  <a:pt x="49056" y="0"/>
                                </a:moveTo>
                                <a:cubicBezTo>
                                  <a:pt x="76158" y="0"/>
                                  <a:pt x="98108" y="21949"/>
                                  <a:pt x="98108" y="49050"/>
                                </a:cubicBezTo>
                                <a:lnTo>
                                  <a:pt x="0" y="49050"/>
                                </a:lnTo>
                                <a:cubicBezTo>
                                  <a:pt x="0" y="21949"/>
                                  <a:pt x="21956" y="0"/>
                                  <a:pt x="490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775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6" name="Shape 1013"/>
                        <wps:cNvSpPr/>
                        <wps:spPr>
                          <a:xfrm>
                            <a:off x="2656124" y="1086401"/>
                            <a:ext cx="1242126" cy="25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2126" h="25801">
                                <a:moveTo>
                                  <a:pt x="0" y="0"/>
                                </a:moveTo>
                                <a:lnTo>
                                  <a:pt x="1242126" y="0"/>
                                </a:lnTo>
                                <a:lnTo>
                                  <a:pt x="1242126" y="25801"/>
                                </a:lnTo>
                                <a:lnTo>
                                  <a:pt x="0" y="2580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7" name="Shape 174"/>
                        <wps:cNvSpPr/>
                        <wps:spPr>
                          <a:xfrm>
                            <a:off x="2059042" y="1381478"/>
                            <a:ext cx="54019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19" h="112097">
                                <a:moveTo>
                                  <a:pt x="0" y="0"/>
                                </a:moveTo>
                                <a:lnTo>
                                  <a:pt x="48862" y="0"/>
                                </a:lnTo>
                                <a:lnTo>
                                  <a:pt x="54019" y="535"/>
                                </a:lnTo>
                                <a:lnTo>
                                  <a:pt x="54019" y="9656"/>
                                </a:lnTo>
                                <a:lnTo>
                                  <a:pt x="44806" y="6426"/>
                                </a:lnTo>
                                <a:lnTo>
                                  <a:pt x="41425" y="6426"/>
                                </a:lnTo>
                                <a:lnTo>
                                  <a:pt x="41425" y="54950"/>
                                </a:lnTo>
                                <a:cubicBezTo>
                                  <a:pt x="43283" y="55119"/>
                                  <a:pt x="44635" y="55119"/>
                                  <a:pt x="45651" y="55119"/>
                                </a:cubicBezTo>
                                <a:lnTo>
                                  <a:pt x="54019" y="51845"/>
                                </a:lnTo>
                                <a:lnTo>
                                  <a:pt x="54019" y="60982"/>
                                </a:lnTo>
                                <a:lnTo>
                                  <a:pt x="41425" y="61373"/>
                                </a:lnTo>
                                <a:lnTo>
                                  <a:pt x="41425" y="92484"/>
                                </a:lnTo>
                                <a:cubicBezTo>
                                  <a:pt x="41425" y="98572"/>
                                  <a:pt x="41763" y="102460"/>
                                  <a:pt x="42606" y="103983"/>
                                </a:cubicBezTo>
                                <a:cubicBezTo>
                                  <a:pt x="43283" y="105501"/>
                                  <a:pt x="44635" y="106855"/>
                                  <a:pt x="46497" y="107870"/>
                                </a:cubicBezTo>
                                <a:lnTo>
                                  <a:pt x="54019" y="108842"/>
                                </a:lnTo>
                                <a:lnTo>
                                  <a:pt x="54019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cubicBezTo>
                                  <a:pt x="5241" y="109224"/>
                                  <a:pt x="8791" y="108717"/>
                                  <a:pt x="10483" y="107701"/>
                                </a:cubicBezTo>
                                <a:cubicBezTo>
                                  <a:pt x="12344" y="106855"/>
                                  <a:pt x="13695" y="105501"/>
                                  <a:pt x="14371" y="103983"/>
                                </a:cubicBezTo>
                                <a:cubicBezTo>
                                  <a:pt x="15217" y="102460"/>
                                  <a:pt x="15555" y="98572"/>
                                  <a:pt x="15555" y="92484"/>
                                </a:cubicBezTo>
                                <a:lnTo>
                                  <a:pt x="15555" y="19613"/>
                                </a:lnTo>
                                <a:cubicBezTo>
                                  <a:pt x="15555" y="13526"/>
                                  <a:pt x="15217" y="9638"/>
                                  <a:pt x="14371" y="8114"/>
                                </a:cubicBezTo>
                                <a:cubicBezTo>
                                  <a:pt x="13695" y="6426"/>
                                  <a:pt x="12344" y="5242"/>
                                  <a:pt x="10483" y="4227"/>
                                </a:cubicBezTo>
                                <a:cubicBezTo>
                                  <a:pt x="8622" y="3381"/>
                                  <a:pt x="5072" y="2873"/>
                                  <a:pt x="0" y="28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8" name="Shape 175"/>
                        <wps:cNvSpPr/>
                        <wps:spPr>
                          <a:xfrm>
                            <a:off x="1936631" y="1381478"/>
                            <a:ext cx="115143" cy="114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143" h="114632">
                                <a:moveTo>
                                  <a:pt x="0" y="0"/>
                                </a:moveTo>
                                <a:lnTo>
                                  <a:pt x="57823" y="0"/>
                                </a:lnTo>
                                <a:lnTo>
                                  <a:pt x="57823" y="2873"/>
                                </a:lnTo>
                                <a:lnTo>
                                  <a:pt x="54950" y="2873"/>
                                </a:lnTo>
                                <a:cubicBezTo>
                                  <a:pt x="50555" y="2873"/>
                                  <a:pt x="47510" y="3381"/>
                                  <a:pt x="45991" y="4227"/>
                                </a:cubicBezTo>
                                <a:cubicBezTo>
                                  <a:pt x="44299" y="5073"/>
                                  <a:pt x="43114" y="6426"/>
                                  <a:pt x="42437" y="7945"/>
                                </a:cubicBezTo>
                                <a:cubicBezTo>
                                  <a:pt x="41764" y="9638"/>
                                  <a:pt x="41425" y="13695"/>
                                  <a:pt x="41425" y="20120"/>
                                </a:cubicBezTo>
                                <a:lnTo>
                                  <a:pt x="41425" y="74902"/>
                                </a:lnTo>
                                <a:cubicBezTo>
                                  <a:pt x="41425" y="85047"/>
                                  <a:pt x="42272" y="91639"/>
                                  <a:pt x="43622" y="94852"/>
                                </a:cubicBezTo>
                                <a:cubicBezTo>
                                  <a:pt x="45145" y="98065"/>
                                  <a:pt x="47678" y="100768"/>
                                  <a:pt x="51232" y="102968"/>
                                </a:cubicBezTo>
                                <a:cubicBezTo>
                                  <a:pt x="54613" y="105163"/>
                                  <a:pt x="59008" y="106179"/>
                                  <a:pt x="64249" y="106179"/>
                                </a:cubicBezTo>
                                <a:cubicBezTo>
                                  <a:pt x="70338" y="106179"/>
                                  <a:pt x="75579" y="104825"/>
                                  <a:pt x="79806" y="102122"/>
                                </a:cubicBezTo>
                                <a:cubicBezTo>
                                  <a:pt x="84032" y="99418"/>
                                  <a:pt x="87243" y="95526"/>
                                  <a:pt x="89273" y="90792"/>
                                </a:cubicBezTo>
                                <a:cubicBezTo>
                                  <a:pt x="91469" y="86058"/>
                                  <a:pt x="92484" y="77606"/>
                                  <a:pt x="92484" y="65772"/>
                                </a:cubicBezTo>
                                <a:lnTo>
                                  <a:pt x="92484" y="20120"/>
                                </a:lnTo>
                                <a:cubicBezTo>
                                  <a:pt x="92484" y="15049"/>
                                  <a:pt x="91977" y="11499"/>
                                  <a:pt x="90965" y="9299"/>
                                </a:cubicBezTo>
                                <a:cubicBezTo>
                                  <a:pt x="89950" y="7103"/>
                                  <a:pt x="88597" y="5580"/>
                                  <a:pt x="86905" y="4735"/>
                                </a:cubicBezTo>
                                <a:cubicBezTo>
                                  <a:pt x="84539" y="3549"/>
                                  <a:pt x="80989" y="2873"/>
                                  <a:pt x="76425" y="2873"/>
                                </a:cubicBezTo>
                                <a:lnTo>
                                  <a:pt x="76425" y="0"/>
                                </a:lnTo>
                                <a:lnTo>
                                  <a:pt x="115143" y="0"/>
                                </a:lnTo>
                                <a:lnTo>
                                  <a:pt x="115143" y="2873"/>
                                </a:lnTo>
                                <a:lnTo>
                                  <a:pt x="112774" y="2873"/>
                                </a:lnTo>
                                <a:cubicBezTo>
                                  <a:pt x="109732" y="2873"/>
                                  <a:pt x="107194" y="3549"/>
                                  <a:pt x="104997" y="4735"/>
                                </a:cubicBezTo>
                                <a:cubicBezTo>
                                  <a:pt x="102968" y="6089"/>
                                  <a:pt x="101445" y="7945"/>
                                  <a:pt x="100433" y="10484"/>
                                </a:cubicBezTo>
                                <a:cubicBezTo>
                                  <a:pt x="99756" y="12340"/>
                                  <a:pt x="99418" y="15556"/>
                                  <a:pt x="99418" y="20120"/>
                                </a:cubicBezTo>
                                <a:lnTo>
                                  <a:pt x="99418" y="62726"/>
                                </a:lnTo>
                                <a:cubicBezTo>
                                  <a:pt x="99418" y="75744"/>
                                  <a:pt x="98572" y="85381"/>
                                  <a:pt x="96880" y="91130"/>
                                </a:cubicBezTo>
                                <a:cubicBezTo>
                                  <a:pt x="95023" y="97050"/>
                                  <a:pt x="90965" y="102291"/>
                                  <a:pt x="84201" y="107194"/>
                                </a:cubicBezTo>
                                <a:cubicBezTo>
                                  <a:pt x="77436" y="112267"/>
                                  <a:pt x="68307" y="114632"/>
                                  <a:pt x="56643" y="114632"/>
                                </a:cubicBezTo>
                                <a:cubicBezTo>
                                  <a:pt x="47005" y="114632"/>
                                  <a:pt x="39564" y="113281"/>
                                  <a:pt x="34323" y="110744"/>
                                </a:cubicBezTo>
                                <a:cubicBezTo>
                                  <a:pt x="27055" y="107194"/>
                                  <a:pt x="21983" y="102629"/>
                                  <a:pt x="18936" y="97219"/>
                                </a:cubicBezTo>
                                <a:cubicBezTo>
                                  <a:pt x="16063" y="91639"/>
                                  <a:pt x="14540" y="84201"/>
                                  <a:pt x="14540" y="74902"/>
                                </a:cubicBezTo>
                                <a:lnTo>
                                  <a:pt x="14540" y="20120"/>
                                </a:lnTo>
                                <a:cubicBezTo>
                                  <a:pt x="14540" y="13526"/>
                                  <a:pt x="14202" y="9638"/>
                                  <a:pt x="13526" y="7945"/>
                                </a:cubicBezTo>
                                <a:cubicBezTo>
                                  <a:pt x="12684" y="6426"/>
                                  <a:pt x="11499" y="5073"/>
                                  <a:pt x="9807" y="4227"/>
                                </a:cubicBezTo>
                                <a:cubicBezTo>
                                  <a:pt x="7949" y="3212"/>
                                  <a:pt x="4735" y="2873"/>
                                  <a:pt x="0" y="28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9" name="Shape 176"/>
                        <wps:cNvSpPr/>
                        <wps:spPr>
                          <a:xfrm>
                            <a:off x="1847528" y="1378945"/>
                            <a:ext cx="78452" cy="117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452" h="117165">
                                <a:moveTo>
                                  <a:pt x="34661" y="0"/>
                                </a:moveTo>
                                <a:cubicBezTo>
                                  <a:pt x="38210" y="0"/>
                                  <a:pt x="41764" y="333"/>
                                  <a:pt x="45143" y="1350"/>
                                </a:cubicBezTo>
                                <a:cubicBezTo>
                                  <a:pt x="47847" y="2025"/>
                                  <a:pt x="50893" y="3210"/>
                                  <a:pt x="54611" y="4902"/>
                                </a:cubicBezTo>
                                <a:cubicBezTo>
                                  <a:pt x="58331" y="6760"/>
                                  <a:pt x="61037" y="7606"/>
                                  <a:pt x="62387" y="7606"/>
                                </a:cubicBezTo>
                                <a:cubicBezTo>
                                  <a:pt x="63910" y="7606"/>
                                  <a:pt x="65095" y="7099"/>
                                  <a:pt x="65772" y="6252"/>
                                </a:cubicBezTo>
                                <a:cubicBezTo>
                                  <a:pt x="66618" y="5406"/>
                                  <a:pt x="67460" y="3379"/>
                                  <a:pt x="68137" y="0"/>
                                </a:cubicBezTo>
                                <a:lnTo>
                                  <a:pt x="70676" y="0"/>
                                </a:lnTo>
                                <a:lnTo>
                                  <a:pt x="71521" y="37363"/>
                                </a:lnTo>
                                <a:lnTo>
                                  <a:pt x="68137" y="37363"/>
                                </a:lnTo>
                                <a:cubicBezTo>
                                  <a:pt x="66618" y="28064"/>
                                  <a:pt x="62558" y="20455"/>
                                  <a:pt x="56304" y="14708"/>
                                </a:cubicBezTo>
                                <a:cubicBezTo>
                                  <a:pt x="50047" y="9128"/>
                                  <a:pt x="43283" y="6252"/>
                                  <a:pt x="36015" y="6252"/>
                                </a:cubicBezTo>
                                <a:cubicBezTo>
                                  <a:pt x="30434" y="6252"/>
                                  <a:pt x="26039" y="7775"/>
                                  <a:pt x="22658" y="10817"/>
                                </a:cubicBezTo>
                                <a:cubicBezTo>
                                  <a:pt x="19444" y="13694"/>
                                  <a:pt x="17755" y="17244"/>
                                  <a:pt x="17755" y="21131"/>
                                </a:cubicBezTo>
                                <a:cubicBezTo>
                                  <a:pt x="17755" y="23499"/>
                                  <a:pt x="18428" y="25695"/>
                                  <a:pt x="19444" y="27726"/>
                                </a:cubicBezTo>
                                <a:cubicBezTo>
                                  <a:pt x="21135" y="30261"/>
                                  <a:pt x="23670" y="32799"/>
                                  <a:pt x="27222" y="35334"/>
                                </a:cubicBezTo>
                                <a:cubicBezTo>
                                  <a:pt x="29757" y="37194"/>
                                  <a:pt x="35845" y="40406"/>
                                  <a:pt x="45143" y="44970"/>
                                </a:cubicBezTo>
                                <a:cubicBezTo>
                                  <a:pt x="58331" y="51397"/>
                                  <a:pt x="67122" y="57483"/>
                                  <a:pt x="71686" y="63233"/>
                                </a:cubicBezTo>
                                <a:cubicBezTo>
                                  <a:pt x="76255" y="68979"/>
                                  <a:pt x="78452" y="75574"/>
                                  <a:pt x="78452" y="82845"/>
                                </a:cubicBezTo>
                                <a:cubicBezTo>
                                  <a:pt x="78452" y="92314"/>
                                  <a:pt x="74732" y="100258"/>
                                  <a:pt x="67460" y="107024"/>
                                </a:cubicBezTo>
                                <a:cubicBezTo>
                                  <a:pt x="60192" y="113784"/>
                                  <a:pt x="50893" y="117165"/>
                                  <a:pt x="39733" y="117165"/>
                                </a:cubicBezTo>
                                <a:cubicBezTo>
                                  <a:pt x="36183" y="117165"/>
                                  <a:pt x="32799" y="116829"/>
                                  <a:pt x="29757" y="116153"/>
                                </a:cubicBezTo>
                                <a:cubicBezTo>
                                  <a:pt x="26547" y="115477"/>
                                  <a:pt x="22658" y="113953"/>
                                  <a:pt x="17925" y="112096"/>
                                </a:cubicBezTo>
                                <a:cubicBezTo>
                                  <a:pt x="15217" y="110911"/>
                                  <a:pt x="13021" y="110403"/>
                                  <a:pt x="11330" y="110403"/>
                                </a:cubicBezTo>
                                <a:cubicBezTo>
                                  <a:pt x="9806" y="110403"/>
                                  <a:pt x="8453" y="110911"/>
                                  <a:pt x="6764" y="112096"/>
                                </a:cubicBezTo>
                                <a:cubicBezTo>
                                  <a:pt x="5241" y="113107"/>
                                  <a:pt x="3887" y="114969"/>
                                  <a:pt x="2877" y="117165"/>
                                </a:cubicBezTo>
                                <a:lnTo>
                                  <a:pt x="0" y="117165"/>
                                </a:lnTo>
                                <a:lnTo>
                                  <a:pt x="0" y="74897"/>
                                </a:lnTo>
                                <a:lnTo>
                                  <a:pt x="2877" y="74897"/>
                                </a:lnTo>
                                <a:cubicBezTo>
                                  <a:pt x="5241" y="86734"/>
                                  <a:pt x="9976" y="95863"/>
                                  <a:pt x="16909" y="102120"/>
                                </a:cubicBezTo>
                                <a:cubicBezTo>
                                  <a:pt x="23839" y="108205"/>
                                  <a:pt x="31280" y="111420"/>
                                  <a:pt x="39225" y="111420"/>
                                </a:cubicBezTo>
                                <a:cubicBezTo>
                                  <a:pt x="45482" y="111420"/>
                                  <a:pt x="50386" y="109727"/>
                                  <a:pt x="54104" y="106347"/>
                                </a:cubicBezTo>
                                <a:cubicBezTo>
                                  <a:pt x="57654" y="102963"/>
                                  <a:pt x="59515" y="99075"/>
                                  <a:pt x="59515" y="94679"/>
                                </a:cubicBezTo>
                                <a:cubicBezTo>
                                  <a:pt x="59515" y="91976"/>
                                  <a:pt x="58838" y="89438"/>
                                  <a:pt x="57485" y="86903"/>
                                </a:cubicBezTo>
                                <a:cubicBezTo>
                                  <a:pt x="55965" y="84534"/>
                                  <a:pt x="53936" y="82169"/>
                                  <a:pt x="51063" y="79969"/>
                                </a:cubicBezTo>
                                <a:cubicBezTo>
                                  <a:pt x="48186" y="77605"/>
                                  <a:pt x="43114" y="74728"/>
                                  <a:pt x="35845" y="71178"/>
                                </a:cubicBezTo>
                                <a:cubicBezTo>
                                  <a:pt x="25531" y="66274"/>
                                  <a:pt x="18259" y="61879"/>
                                  <a:pt x="13863" y="58330"/>
                                </a:cubicBezTo>
                                <a:cubicBezTo>
                                  <a:pt x="9468" y="54946"/>
                                  <a:pt x="5918" y="50888"/>
                                  <a:pt x="3550" y="46662"/>
                                </a:cubicBezTo>
                                <a:cubicBezTo>
                                  <a:pt x="1185" y="42266"/>
                                  <a:pt x="0" y="37363"/>
                                  <a:pt x="0" y="32290"/>
                                </a:cubicBezTo>
                                <a:cubicBezTo>
                                  <a:pt x="0" y="23331"/>
                                  <a:pt x="3214" y="15720"/>
                                  <a:pt x="9806" y="9468"/>
                                </a:cubicBezTo>
                                <a:cubicBezTo>
                                  <a:pt x="16402" y="3042"/>
                                  <a:pt x="24685" y="0"/>
                                  <a:pt x="3466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0" name="Shape 177"/>
                        <wps:cNvSpPr/>
                        <wps:spPr>
                          <a:xfrm>
                            <a:off x="2113062" y="1490319"/>
                            <a:ext cx="2958" cy="3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8" h="3255">
                                <a:moveTo>
                                  <a:pt x="0" y="0"/>
                                </a:moveTo>
                                <a:lnTo>
                                  <a:pt x="2958" y="382"/>
                                </a:lnTo>
                                <a:lnTo>
                                  <a:pt x="2958" y="3255"/>
                                </a:lnTo>
                                <a:lnTo>
                                  <a:pt x="0" y="32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1" name="Shape 178"/>
                        <wps:cNvSpPr/>
                        <wps:spPr>
                          <a:xfrm>
                            <a:off x="2113062" y="1382013"/>
                            <a:ext cx="39987" cy="604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7" h="60447">
                                <a:moveTo>
                                  <a:pt x="0" y="0"/>
                                </a:moveTo>
                                <a:lnTo>
                                  <a:pt x="15597" y="1619"/>
                                </a:lnTo>
                                <a:cubicBezTo>
                                  <a:pt x="21388" y="3056"/>
                                  <a:pt x="26037" y="5212"/>
                                  <a:pt x="29503" y="8087"/>
                                </a:cubicBezTo>
                                <a:cubicBezTo>
                                  <a:pt x="36438" y="13836"/>
                                  <a:pt x="39987" y="20939"/>
                                  <a:pt x="39987" y="29561"/>
                                </a:cubicBezTo>
                                <a:cubicBezTo>
                                  <a:pt x="39987" y="36830"/>
                                  <a:pt x="37788" y="43087"/>
                                  <a:pt x="33222" y="48328"/>
                                </a:cubicBezTo>
                                <a:cubicBezTo>
                                  <a:pt x="28658" y="53400"/>
                                  <a:pt x="22402" y="56950"/>
                                  <a:pt x="14455" y="58811"/>
                                </a:cubicBezTo>
                                <a:cubicBezTo>
                                  <a:pt x="11835" y="59487"/>
                                  <a:pt x="8242" y="59994"/>
                                  <a:pt x="3720" y="60332"/>
                                </a:cubicBezTo>
                                <a:lnTo>
                                  <a:pt x="0" y="60447"/>
                                </a:lnTo>
                                <a:lnTo>
                                  <a:pt x="0" y="51309"/>
                                </a:lnTo>
                                <a:lnTo>
                                  <a:pt x="7187" y="48496"/>
                                </a:lnTo>
                                <a:cubicBezTo>
                                  <a:pt x="10737" y="44609"/>
                                  <a:pt x="12595" y="38352"/>
                                  <a:pt x="12595" y="29899"/>
                                </a:cubicBezTo>
                                <a:cubicBezTo>
                                  <a:pt x="12595" y="21612"/>
                                  <a:pt x="10737" y="15528"/>
                                  <a:pt x="7187" y="11640"/>
                                </a:cubicBezTo>
                                <a:lnTo>
                                  <a:pt x="0" y="91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2" name="Shape 179"/>
                        <wps:cNvSpPr/>
                        <wps:spPr>
                          <a:xfrm>
                            <a:off x="2274105" y="1381478"/>
                            <a:ext cx="58840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40" h="112097">
                                <a:moveTo>
                                  <a:pt x="0" y="0"/>
                                </a:moveTo>
                                <a:lnTo>
                                  <a:pt x="52078" y="0"/>
                                </a:lnTo>
                                <a:lnTo>
                                  <a:pt x="58840" y="260"/>
                                </a:lnTo>
                                <a:lnTo>
                                  <a:pt x="58840" y="8850"/>
                                </a:lnTo>
                                <a:lnTo>
                                  <a:pt x="50555" y="6258"/>
                                </a:lnTo>
                                <a:lnTo>
                                  <a:pt x="41764" y="6258"/>
                                </a:lnTo>
                                <a:lnTo>
                                  <a:pt x="41764" y="55119"/>
                                </a:lnTo>
                                <a:lnTo>
                                  <a:pt x="46499" y="55119"/>
                                </a:lnTo>
                                <a:lnTo>
                                  <a:pt x="58840" y="53667"/>
                                </a:lnTo>
                                <a:lnTo>
                                  <a:pt x="58840" y="74700"/>
                                </a:lnTo>
                                <a:lnTo>
                                  <a:pt x="49202" y="61035"/>
                                </a:lnTo>
                                <a:lnTo>
                                  <a:pt x="41764" y="61035"/>
                                </a:lnTo>
                                <a:lnTo>
                                  <a:pt x="41764" y="92653"/>
                                </a:lnTo>
                                <a:cubicBezTo>
                                  <a:pt x="41764" y="98741"/>
                                  <a:pt x="42103" y="102460"/>
                                  <a:pt x="42949" y="103983"/>
                                </a:cubicBezTo>
                                <a:cubicBezTo>
                                  <a:pt x="43622" y="105672"/>
                                  <a:pt x="44976" y="106855"/>
                                  <a:pt x="46836" y="107870"/>
                                </a:cubicBezTo>
                                <a:cubicBezTo>
                                  <a:pt x="48694" y="108717"/>
                                  <a:pt x="52248" y="109224"/>
                                  <a:pt x="57320" y="109224"/>
                                </a:cubicBezTo>
                                <a:lnTo>
                                  <a:pt x="57320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cubicBezTo>
                                  <a:pt x="5243" y="109224"/>
                                  <a:pt x="8795" y="108717"/>
                                  <a:pt x="10484" y="107701"/>
                                </a:cubicBezTo>
                                <a:cubicBezTo>
                                  <a:pt x="12344" y="106855"/>
                                  <a:pt x="13698" y="105501"/>
                                  <a:pt x="14371" y="103983"/>
                                </a:cubicBezTo>
                                <a:cubicBezTo>
                                  <a:pt x="15217" y="102460"/>
                                  <a:pt x="15556" y="98741"/>
                                  <a:pt x="15556" y="92653"/>
                                </a:cubicBezTo>
                                <a:lnTo>
                                  <a:pt x="15556" y="19444"/>
                                </a:lnTo>
                                <a:cubicBezTo>
                                  <a:pt x="15556" y="13357"/>
                                  <a:pt x="15217" y="9638"/>
                                  <a:pt x="14371" y="7945"/>
                                </a:cubicBezTo>
                                <a:cubicBezTo>
                                  <a:pt x="13698" y="6426"/>
                                  <a:pt x="12344" y="5242"/>
                                  <a:pt x="10484" y="4227"/>
                                </a:cubicBezTo>
                                <a:cubicBezTo>
                                  <a:pt x="8626" y="3381"/>
                                  <a:pt x="5072" y="2873"/>
                                  <a:pt x="0" y="28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3" name="Shape 180"/>
                        <wps:cNvSpPr/>
                        <wps:spPr>
                          <a:xfrm>
                            <a:off x="2161502" y="1381478"/>
                            <a:ext cx="101782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782" h="112097">
                                <a:moveTo>
                                  <a:pt x="0" y="0"/>
                                </a:moveTo>
                                <a:lnTo>
                                  <a:pt x="93668" y="0"/>
                                </a:lnTo>
                                <a:lnTo>
                                  <a:pt x="93668" y="33138"/>
                                </a:lnTo>
                                <a:lnTo>
                                  <a:pt x="90457" y="33138"/>
                                </a:lnTo>
                                <a:cubicBezTo>
                                  <a:pt x="88934" y="25024"/>
                                  <a:pt x="86568" y="19275"/>
                                  <a:pt x="83692" y="15725"/>
                                </a:cubicBezTo>
                                <a:cubicBezTo>
                                  <a:pt x="80819" y="12175"/>
                                  <a:pt x="76763" y="9638"/>
                                  <a:pt x="71520" y="7945"/>
                                </a:cubicBezTo>
                                <a:cubicBezTo>
                                  <a:pt x="68475" y="6934"/>
                                  <a:pt x="62725" y="6426"/>
                                  <a:pt x="54273" y="6426"/>
                                </a:cubicBezTo>
                                <a:lnTo>
                                  <a:pt x="42608" y="6426"/>
                                </a:lnTo>
                                <a:lnTo>
                                  <a:pt x="42608" y="52074"/>
                                </a:lnTo>
                                <a:lnTo>
                                  <a:pt x="44806" y="52074"/>
                                </a:lnTo>
                                <a:cubicBezTo>
                                  <a:pt x="51907" y="52074"/>
                                  <a:pt x="57150" y="49878"/>
                                  <a:pt x="60360" y="45314"/>
                                </a:cubicBezTo>
                                <a:cubicBezTo>
                                  <a:pt x="63572" y="40918"/>
                                  <a:pt x="65602" y="34323"/>
                                  <a:pt x="66448" y="25701"/>
                                </a:cubicBezTo>
                                <a:lnTo>
                                  <a:pt x="69660" y="25701"/>
                                </a:lnTo>
                                <a:lnTo>
                                  <a:pt x="69660" y="84370"/>
                                </a:lnTo>
                                <a:lnTo>
                                  <a:pt x="66448" y="84370"/>
                                </a:lnTo>
                                <a:cubicBezTo>
                                  <a:pt x="65772" y="77944"/>
                                  <a:pt x="64418" y="72703"/>
                                  <a:pt x="62222" y="68645"/>
                                </a:cubicBezTo>
                                <a:cubicBezTo>
                                  <a:pt x="60192" y="64588"/>
                                  <a:pt x="57653" y="61881"/>
                                  <a:pt x="54950" y="60362"/>
                                </a:cubicBezTo>
                                <a:cubicBezTo>
                                  <a:pt x="52078" y="59008"/>
                                  <a:pt x="48016" y="58331"/>
                                  <a:pt x="42608" y="58331"/>
                                </a:cubicBezTo>
                                <a:lnTo>
                                  <a:pt x="42608" y="89781"/>
                                </a:lnTo>
                                <a:cubicBezTo>
                                  <a:pt x="42608" y="96034"/>
                                  <a:pt x="42944" y="99756"/>
                                  <a:pt x="43452" y="101106"/>
                                </a:cubicBezTo>
                                <a:cubicBezTo>
                                  <a:pt x="43959" y="102460"/>
                                  <a:pt x="44975" y="103645"/>
                                  <a:pt x="46328" y="104491"/>
                                </a:cubicBezTo>
                                <a:cubicBezTo>
                                  <a:pt x="47847" y="105332"/>
                                  <a:pt x="50047" y="105841"/>
                                  <a:pt x="53257" y="105841"/>
                                </a:cubicBezTo>
                                <a:lnTo>
                                  <a:pt x="60023" y="105841"/>
                                </a:lnTo>
                                <a:cubicBezTo>
                                  <a:pt x="70505" y="105841"/>
                                  <a:pt x="78790" y="103474"/>
                                  <a:pt x="85214" y="98572"/>
                                </a:cubicBezTo>
                                <a:cubicBezTo>
                                  <a:pt x="91472" y="93838"/>
                                  <a:pt x="96036" y="86397"/>
                                  <a:pt x="98740" y="76421"/>
                                </a:cubicBezTo>
                                <a:lnTo>
                                  <a:pt x="101782" y="76421"/>
                                </a:lnTo>
                                <a:lnTo>
                                  <a:pt x="96709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22" y="109224"/>
                                </a:lnTo>
                                <a:cubicBezTo>
                                  <a:pt x="6933" y="109224"/>
                                  <a:pt x="9637" y="108547"/>
                                  <a:pt x="11497" y="107532"/>
                                </a:cubicBezTo>
                                <a:cubicBezTo>
                                  <a:pt x="13020" y="106687"/>
                                  <a:pt x="14032" y="105332"/>
                                  <a:pt x="14878" y="103474"/>
                                </a:cubicBezTo>
                                <a:cubicBezTo>
                                  <a:pt x="15386" y="102122"/>
                                  <a:pt x="15724" y="98572"/>
                                  <a:pt x="15724" y="92992"/>
                                </a:cubicBezTo>
                                <a:lnTo>
                                  <a:pt x="15724" y="19106"/>
                                </a:lnTo>
                                <a:cubicBezTo>
                                  <a:pt x="15724" y="14033"/>
                                  <a:pt x="15555" y="10822"/>
                                  <a:pt x="15386" y="9638"/>
                                </a:cubicBezTo>
                                <a:cubicBezTo>
                                  <a:pt x="14709" y="7776"/>
                                  <a:pt x="13694" y="6258"/>
                                  <a:pt x="12344" y="5242"/>
                                </a:cubicBezTo>
                                <a:cubicBezTo>
                                  <a:pt x="10145" y="3718"/>
                                  <a:pt x="7272" y="2873"/>
                                  <a:pt x="3722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4" name="Shape 181"/>
                        <wps:cNvSpPr/>
                        <wps:spPr>
                          <a:xfrm>
                            <a:off x="2332946" y="1381737"/>
                            <a:ext cx="61713" cy="111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13" h="111837">
                                <a:moveTo>
                                  <a:pt x="0" y="0"/>
                                </a:moveTo>
                                <a:lnTo>
                                  <a:pt x="10842" y="417"/>
                                </a:lnTo>
                                <a:cubicBezTo>
                                  <a:pt x="15809" y="881"/>
                                  <a:pt x="19867" y="1600"/>
                                  <a:pt x="22996" y="2613"/>
                                </a:cubicBezTo>
                                <a:cubicBezTo>
                                  <a:pt x="29248" y="4475"/>
                                  <a:pt x="34321" y="7855"/>
                                  <a:pt x="38378" y="12927"/>
                                </a:cubicBezTo>
                                <a:cubicBezTo>
                                  <a:pt x="42270" y="17999"/>
                                  <a:pt x="44296" y="23919"/>
                                  <a:pt x="44296" y="30683"/>
                                </a:cubicBezTo>
                                <a:cubicBezTo>
                                  <a:pt x="44296" y="38966"/>
                                  <a:pt x="41255" y="45731"/>
                                  <a:pt x="35337" y="51137"/>
                                </a:cubicBezTo>
                                <a:cubicBezTo>
                                  <a:pt x="31618" y="54690"/>
                                  <a:pt x="26207" y="57226"/>
                                  <a:pt x="19442" y="58917"/>
                                </a:cubicBezTo>
                                <a:lnTo>
                                  <a:pt x="46327" y="96790"/>
                                </a:lnTo>
                                <a:cubicBezTo>
                                  <a:pt x="49877" y="101692"/>
                                  <a:pt x="52414" y="104735"/>
                                  <a:pt x="53764" y="105919"/>
                                </a:cubicBezTo>
                                <a:cubicBezTo>
                                  <a:pt x="56133" y="107610"/>
                                  <a:pt x="58668" y="108627"/>
                                  <a:pt x="61713" y="108796"/>
                                </a:cubicBezTo>
                                <a:lnTo>
                                  <a:pt x="61713" y="111837"/>
                                </a:lnTo>
                                <a:lnTo>
                                  <a:pt x="26375" y="111837"/>
                                </a:lnTo>
                                <a:lnTo>
                                  <a:pt x="0" y="74441"/>
                                </a:lnTo>
                                <a:lnTo>
                                  <a:pt x="0" y="53407"/>
                                </a:lnTo>
                                <a:lnTo>
                                  <a:pt x="4902" y="52830"/>
                                </a:lnTo>
                                <a:cubicBezTo>
                                  <a:pt x="8621" y="51308"/>
                                  <a:pt x="11666" y="48772"/>
                                  <a:pt x="13862" y="45223"/>
                                </a:cubicBezTo>
                                <a:cubicBezTo>
                                  <a:pt x="16062" y="41501"/>
                                  <a:pt x="17076" y="36768"/>
                                  <a:pt x="17076" y="30852"/>
                                </a:cubicBezTo>
                                <a:cubicBezTo>
                                  <a:pt x="17076" y="22396"/>
                                  <a:pt x="15047" y="16142"/>
                                  <a:pt x="11158" y="12081"/>
                                </a:cubicBezTo>
                                <a:lnTo>
                                  <a:pt x="0" y="85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5" name="Shape 182"/>
                        <wps:cNvSpPr/>
                        <wps:spPr>
                          <a:xfrm>
                            <a:off x="2930631" y="1381478"/>
                            <a:ext cx="62811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11" h="112097">
                                <a:moveTo>
                                  <a:pt x="0" y="0"/>
                                </a:moveTo>
                                <a:lnTo>
                                  <a:pt x="50043" y="0"/>
                                </a:lnTo>
                                <a:lnTo>
                                  <a:pt x="62811" y="2139"/>
                                </a:lnTo>
                                <a:lnTo>
                                  <a:pt x="62811" y="9209"/>
                                </a:lnTo>
                                <a:lnTo>
                                  <a:pt x="62387" y="8791"/>
                                </a:lnTo>
                                <a:cubicBezTo>
                                  <a:pt x="58500" y="6934"/>
                                  <a:pt x="51905" y="6258"/>
                                  <a:pt x="42606" y="6258"/>
                                </a:cubicBezTo>
                                <a:lnTo>
                                  <a:pt x="42606" y="93669"/>
                                </a:lnTo>
                                <a:cubicBezTo>
                                  <a:pt x="42606" y="98234"/>
                                  <a:pt x="42775" y="101106"/>
                                  <a:pt x="43283" y="102122"/>
                                </a:cubicBezTo>
                                <a:cubicBezTo>
                                  <a:pt x="43791" y="103306"/>
                                  <a:pt x="44464" y="103983"/>
                                  <a:pt x="45479" y="104660"/>
                                </a:cubicBezTo>
                                <a:cubicBezTo>
                                  <a:pt x="47001" y="105332"/>
                                  <a:pt x="49197" y="105841"/>
                                  <a:pt x="51905" y="105841"/>
                                </a:cubicBezTo>
                                <a:lnTo>
                                  <a:pt x="62811" y="103720"/>
                                </a:lnTo>
                                <a:lnTo>
                                  <a:pt x="62811" y="111281"/>
                                </a:lnTo>
                                <a:lnTo>
                                  <a:pt x="50043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18" y="109224"/>
                                </a:lnTo>
                                <a:cubicBezTo>
                                  <a:pt x="6930" y="109224"/>
                                  <a:pt x="9468" y="108717"/>
                                  <a:pt x="11157" y="107701"/>
                                </a:cubicBezTo>
                                <a:cubicBezTo>
                                  <a:pt x="12848" y="106687"/>
                                  <a:pt x="14202" y="105163"/>
                                  <a:pt x="15044" y="103474"/>
                                </a:cubicBezTo>
                                <a:cubicBezTo>
                                  <a:pt x="15552" y="102291"/>
                                  <a:pt x="15721" y="98741"/>
                                  <a:pt x="15721" y="92992"/>
                                </a:cubicBezTo>
                                <a:lnTo>
                                  <a:pt x="15721" y="19106"/>
                                </a:lnTo>
                                <a:cubicBezTo>
                                  <a:pt x="15721" y="13357"/>
                                  <a:pt x="15384" y="9638"/>
                                  <a:pt x="14875" y="8284"/>
                                </a:cubicBezTo>
                                <a:cubicBezTo>
                                  <a:pt x="14202" y="6764"/>
                                  <a:pt x="13017" y="5580"/>
                                  <a:pt x="11157" y="4566"/>
                                </a:cubicBezTo>
                                <a:cubicBezTo>
                                  <a:pt x="9299" y="3381"/>
                                  <a:pt x="6930" y="2873"/>
                                  <a:pt x="3718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8" name="Shape 183"/>
                        <wps:cNvSpPr/>
                        <wps:spPr>
                          <a:xfrm>
                            <a:off x="2808558" y="1381478"/>
                            <a:ext cx="115815" cy="114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15" h="114632">
                                <a:moveTo>
                                  <a:pt x="169" y="0"/>
                                </a:moveTo>
                                <a:lnTo>
                                  <a:pt x="39898" y="0"/>
                                </a:lnTo>
                                <a:lnTo>
                                  <a:pt x="95019" y="69490"/>
                                </a:lnTo>
                                <a:lnTo>
                                  <a:pt x="95019" y="21306"/>
                                </a:lnTo>
                                <a:cubicBezTo>
                                  <a:pt x="95019" y="14540"/>
                                  <a:pt x="94003" y="9976"/>
                                  <a:pt x="92146" y="7607"/>
                                </a:cubicBezTo>
                                <a:cubicBezTo>
                                  <a:pt x="89438" y="4227"/>
                                  <a:pt x="85043" y="2704"/>
                                  <a:pt x="78786" y="2873"/>
                                </a:cubicBezTo>
                                <a:lnTo>
                                  <a:pt x="78786" y="0"/>
                                </a:lnTo>
                                <a:lnTo>
                                  <a:pt x="115815" y="0"/>
                                </a:lnTo>
                                <a:lnTo>
                                  <a:pt x="115815" y="2873"/>
                                </a:lnTo>
                                <a:cubicBezTo>
                                  <a:pt x="111082" y="3549"/>
                                  <a:pt x="107867" y="4227"/>
                                  <a:pt x="106347" y="5242"/>
                                </a:cubicBezTo>
                                <a:cubicBezTo>
                                  <a:pt x="104656" y="6258"/>
                                  <a:pt x="103470" y="7776"/>
                                  <a:pt x="102460" y="9976"/>
                                </a:cubicBezTo>
                                <a:cubicBezTo>
                                  <a:pt x="101614" y="12175"/>
                                  <a:pt x="101106" y="15894"/>
                                  <a:pt x="101106" y="21306"/>
                                </a:cubicBezTo>
                                <a:lnTo>
                                  <a:pt x="101106" y="114632"/>
                                </a:lnTo>
                                <a:lnTo>
                                  <a:pt x="98398" y="114632"/>
                                </a:lnTo>
                                <a:lnTo>
                                  <a:pt x="22654" y="21135"/>
                                </a:lnTo>
                                <a:lnTo>
                                  <a:pt x="22654" y="92653"/>
                                </a:lnTo>
                                <a:cubicBezTo>
                                  <a:pt x="22654" y="99079"/>
                                  <a:pt x="24178" y="103474"/>
                                  <a:pt x="27051" y="105841"/>
                                </a:cubicBezTo>
                                <a:cubicBezTo>
                                  <a:pt x="30092" y="108040"/>
                                  <a:pt x="33476" y="109224"/>
                                  <a:pt x="37196" y="109224"/>
                                </a:cubicBezTo>
                                <a:lnTo>
                                  <a:pt x="39898" y="109224"/>
                                </a:lnTo>
                                <a:lnTo>
                                  <a:pt x="39898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cubicBezTo>
                                  <a:pt x="6253" y="109224"/>
                                  <a:pt x="10480" y="107870"/>
                                  <a:pt x="13017" y="105332"/>
                                </a:cubicBezTo>
                                <a:cubicBezTo>
                                  <a:pt x="15384" y="102798"/>
                                  <a:pt x="16567" y="98572"/>
                                  <a:pt x="16567" y="92653"/>
                                </a:cubicBezTo>
                                <a:lnTo>
                                  <a:pt x="16567" y="13357"/>
                                </a:lnTo>
                                <a:lnTo>
                                  <a:pt x="14202" y="10484"/>
                                </a:lnTo>
                                <a:cubicBezTo>
                                  <a:pt x="11834" y="7438"/>
                                  <a:pt x="9807" y="5411"/>
                                  <a:pt x="7945" y="4396"/>
                                </a:cubicBezTo>
                                <a:cubicBezTo>
                                  <a:pt x="6085" y="3549"/>
                                  <a:pt x="3549" y="3042"/>
                                  <a:pt x="169" y="2873"/>
                                </a:cubicBez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89" name="Shape 184"/>
                        <wps:cNvSpPr/>
                        <wps:spPr>
                          <a:xfrm>
                            <a:off x="2696966" y="1381478"/>
                            <a:ext cx="101783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783" h="112097">
                                <a:moveTo>
                                  <a:pt x="0" y="0"/>
                                </a:moveTo>
                                <a:lnTo>
                                  <a:pt x="93668" y="0"/>
                                </a:lnTo>
                                <a:lnTo>
                                  <a:pt x="93668" y="33138"/>
                                </a:lnTo>
                                <a:lnTo>
                                  <a:pt x="90457" y="33138"/>
                                </a:lnTo>
                                <a:cubicBezTo>
                                  <a:pt x="88934" y="25024"/>
                                  <a:pt x="86568" y="19275"/>
                                  <a:pt x="83693" y="15725"/>
                                </a:cubicBezTo>
                                <a:cubicBezTo>
                                  <a:pt x="80820" y="12175"/>
                                  <a:pt x="76762" y="9638"/>
                                  <a:pt x="71521" y="7945"/>
                                </a:cubicBezTo>
                                <a:cubicBezTo>
                                  <a:pt x="68476" y="6934"/>
                                  <a:pt x="62726" y="6426"/>
                                  <a:pt x="54273" y="6426"/>
                                </a:cubicBezTo>
                                <a:lnTo>
                                  <a:pt x="42610" y="6426"/>
                                </a:lnTo>
                                <a:lnTo>
                                  <a:pt x="42610" y="52074"/>
                                </a:lnTo>
                                <a:lnTo>
                                  <a:pt x="44805" y="52074"/>
                                </a:lnTo>
                                <a:cubicBezTo>
                                  <a:pt x="51907" y="52074"/>
                                  <a:pt x="57150" y="49878"/>
                                  <a:pt x="60361" y="45314"/>
                                </a:cubicBezTo>
                                <a:cubicBezTo>
                                  <a:pt x="63572" y="40918"/>
                                  <a:pt x="65602" y="34323"/>
                                  <a:pt x="66449" y="25701"/>
                                </a:cubicBezTo>
                                <a:lnTo>
                                  <a:pt x="69659" y="25701"/>
                                </a:lnTo>
                                <a:lnTo>
                                  <a:pt x="69659" y="84370"/>
                                </a:lnTo>
                                <a:lnTo>
                                  <a:pt x="66449" y="84370"/>
                                </a:lnTo>
                                <a:cubicBezTo>
                                  <a:pt x="65772" y="77944"/>
                                  <a:pt x="64418" y="72703"/>
                                  <a:pt x="62222" y="68645"/>
                                </a:cubicBezTo>
                                <a:cubicBezTo>
                                  <a:pt x="60192" y="64588"/>
                                  <a:pt x="57654" y="61881"/>
                                  <a:pt x="54950" y="60362"/>
                                </a:cubicBezTo>
                                <a:cubicBezTo>
                                  <a:pt x="52077" y="59008"/>
                                  <a:pt x="48016" y="58331"/>
                                  <a:pt x="42610" y="58331"/>
                                </a:cubicBezTo>
                                <a:lnTo>
                                  <a:pt x="42610" y="89781"/>
                                </a:lnTo>
                                <a:cubicBezTo>
                                  <a:pt x="42610" y="96034"/>
                                  <a:pt x="42944" y="99756"/>
                                  <a:pt x="43452" y="101106"/>
                                </a:cubicBezTo>
                                <a:cubicBezTo>
                                  <a:pt x="43960" y="102460"/>
                                  <a:pt x="44974" y="103645"/>
                                  <a:pt x="46328" y="104491"/>
                                </a:cubicBezTo>
                                <a:cubicBezTo>
                                  <a:pt x="47847" y="105332"/>
                                  <a:pt x="50047" y="105841"/>
                                  <a:pt x="53257" y="105841"/>
                                </a:cubicBezTo>
                                <a:lnTo>
                                  <a:pt x="60023" y="105841"/>
                                </a:lnTo>
                                <a:cubicBezTo>
                                  <a:pt x="70505" y="105841"/>
                                  <a:pt x="78789" y="103474"/>
                                  <a:pt x="85216" y="98572"/>
                                </a:cubicBezTo>
                                <a:cubicBezTo>
                                  <a:pt x="91472" y="93838"/>
                                  <a:pt x="96037" y="86397"/>
                                  <a:pt x="98740" y="76421"/>
                                </a:cubicBezTo>
                                <a:lnTo>
                                  <a:pt x="101783" y="76421"/>
                                </a:lnTo>
                                <a:lnTo>
                                  <a:pt x="96710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22" y="109224"/>
                                </a:lnTo>
                                <a:cubicBezTo>
                                  <a:pt x="6933" y="109224"/>
                                  <a:pt x="9637" y="108547"/>
                                  <a:pt x="11499" y="107532"/>
                                </a:cubicBezTo>
                                <a:cubicBezTo>
                                  <a:pt x="13021" y="106687"/>
                                  <a:pt x="14032" y="105332"/>
                                  <a:pt x="14878" y="103474"/>
                                </a:cubicBezTo>
                                <a:cubicBezTo>
                                  <a:pt x="15386" y="102122"/>
                                  <a:pt x="15724" y="98572"/>
                                  <a:pt x="15724" y="92992"/>
                                </a:cubicBezTo>
                                <a:lnTo>
                                  <a:pt x="15724" y="19106"/>
                                </a:lnTo>
                                <a:cubicBezTo>
                                  <a:pt x="15724" y="14033"/>
                                  <a:pt x="15555" y="10822"/>
                                  <a:pt x="15386" y="9638"/>
                                </a:cubicBezTo>
                                <a:cubicBezTo>
                                  <a:pt x="14709" y="7776"/>
                                  <a:pt x="13695" y="6258"/>
                                  <a:pt x="12344" y="5242"/>
                                </a:cubicBezTo>
                                <a:cubicBezTo>
                                  <a:pt x="10145" y="3718"/>
                                  <a:pt x="7272" y="2873"/>
                                  <a:pt x="3722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0" name="Shape 185"/>
                        <wps:cNvSpPr/>
                        <wps:spPr>
                          <a:xfrm>
                            <a:off x="2586899" y="1381478"/>
                            <a:ext cx="100599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599" h="112097">
                                <a:moveTo>
                                  <a:pt x="0" y="0"/>
                                </a:moveTo>
                                <a:lnTo>
                                  <a:pt x="100599" y="0"/>
                                </a:lnTo>
                                <a:lnTo>
                                  <a:pt x="100599" y="30266"/>
                                </a:lnTo>
                                <a:lnTo>
                                  <a:pt x="97726" y="30266"/>
                                </a:lnTo>
                                <a:cubicBezTo>
                                  <a:pt x="96033" y="23333"/>
                                  <a:pt x="94004" y="18259"/>
                                  <a:pt x="91807" y="15217"/>
                                </a:cubicBezTo>
                                <a:cubicBezTo>
                                  <a:pt x="89778" y="12175"/>
                                  <a:pt x="86734" y="9638"/>
                                  <a:pt x="83016" y="7945"/>
                                </a:cubicBezTo>
                                <a:cubicBezTo>
                                  <a:pt x="80985" y="6934"/>
                                  <a:pt x="77267" y="6426"/>
                                  <a:pt x="72026" y="6426"/>
                                </a:cubicBezTo>
                                <a:lnTo>
                                  <a:pt x="63572" y="6426"/>
                                </a:lnTo>
                                <a:lnTo>
                                  <a:pt x="63572" y="92992"/>
                                </a:lnTo>
                                <a:cubicBezTo>
                                  <a:pt x="63572" y="98741"/>
                                  <a:pt x="63911" y="102291"/>
                                  <a:pt x="64585" y="103814"/>
                                </a:cubicBezTo>
                                <a:cubicBezTo>
                                  <a:pt x="65091" y="105163"/>
                                  <a:pt x="66445" y="106518"/>
                                  <a:pt x="68138" y="107532"/>
                                </a:cubicBezTo>
                                <a:cubicBezTo>
                                  <a:pt x="69995" y="108717"/>
                                  <a:pt x="72533" y="109224"/>
                                  <a:pt x="75575" y="109224"/>
                                </a:cubicBezTo>
                                <a:lnTo>
                                  <a:pt x="79294" y="109224"/>
                                </a:lnTo>
                                <a:lnTo>
                                  <a:pt x="79294" y="112097"/>
                                </a:lnTo>
                                <a:lnTo>
                                  <a:pt x="20962" y="112097"/>
                                </a:lnTo>
                                <a:lnTo>
                                  <a:pt x="20962" y="109224"/>
                                </a:lnTo>
                                <a:lnTo>
                                  <a:pt x="24685" y="109224"/>
                                </a:lnTo>
                                <a:cubicBezTo>
                                  <a:pt x="27897" y="109224"/>
                                  <a:pt x="30434" y="108547"/>
                                  <a:pt x="32461" y="107532"/>
                                </a:cubicBezTo>
                                <a:cubicBezTo>
                                  <a:pt x="33815" y="106687"/>
                                  <a:pt x="35000" y="105332"/>
                                  <a:pt x="35842" y="103474"/>
                                </a:cubicBezTo>
                                <a:cubicBezTo>
                                  <a:pt x="36350" y="102122"/>
                                  <a:pt x="36688" y="98572"/>
                                  <a:pt x="36688" y="92992"/>
                                </a:cubicBezTo>
                                <a:lnTo>
                                  <a:pt x="36688" y="6426"/>
                                </a:lnTo>
                                <a:lnTo>
                                  <a:pt x="28574" y="6426"/>
                                </a:lnTo>
                                <a:cubicBezTo>
                                  <a:pt x="21133" y="6426"/>
                                  <a:pt x="15725" y="7945"/>
                                  <a:pt x="12172" y="11161"/>
                                </a:cubicBezTo>
                                <a:cubicBezTo>
                                  <a:pt x="7438" y="15725"/>
                                  <a:pt x="4566" y="21979"/>
                                  <a:pt x="3212" y="30266"/>
                                </a:cubicBezTo>
                                <a:lnTo>
                                  <a:pt x="0" y="302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1" name="Shape 186"/>
                        <wps:cNvSpPr/>
                        <wps:spPr>
                          <a:xfrm>
                            <a:off x="2460939" y="1381478"/>
                            <a:ext cx="115815" cy="114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15" h="114632">
                                <a:moveTo>
                                  <a:pt x="169" y="0"/>
                                </a:moveTo>
                                <a:lnTo>
                                  <a:pt x="39898" y="0"/>
                                </a:lnTo>
                                <a:lnTo>
                                  <a:pt x="95018" y="69490"/>
                                </a:lnTo>
                                <a:lnTo>
                                  <a:pt x="95018" y="21306"/>
                                </a:lnTo>
                                <a:cubicBezTo>
                                  <a:pt x="95018" y="14540"/>
                                  <a:pt x="94003" y="9976"/>
                                  <a:pt x="92145" y="7607"/>
                                </a:cubicBezTo>
                                <a:cubicBezTo>
                                  <a:pt x="89439" y="4227"/>
                                  <a:pt x="85043" y="2704"/>
                                  <a:pt x="78786" y="2873"/>
                                </a:cubicBezTo>
                                <a:lnTo>
                                  <a:pt x="78786" y="0"/>
                                </a:lnTo>
                                <a:lnTo>
                                  <a:pt x="115815" y="0"/>
                                </a:lnTo>
                                <a:lnTo>
                                  <a:pt x="115815" y="2873"/>
                                </a:lnTo>
                                <a:cubicBezTo>
                                  <a:pt x="111082" y="3549"/>
                                  <a:pt x="107866" y="4227"/>
                                  <a:pt x="106347" y="5242"/>
                                </a:cubicBezTo>
                                <a:cubicBezTo>
                                  <a:pt x="104656" y="6258"/>
                                  <a:pt x="103471" y="7776"/>
                                  <a:pt x="102460" y="9976"/>
                                </a:cubicBezTo>
                                <a:cubicBezTo>
                                  <a:pt x="101614" y="12175"/>
                                  <a:pt x="101106" y="15894"/>
                                  <a:pt x="101106" y="21306"/>
                                </a:cubicBezTo>
                                <a:lnTo>
                                  <a:pt x="101106" y="114632"/>
                                </a:lnTo>
                                <a:lnTo>
                                  <a:pt x="98398" y="114632"/>
                                </a:lnTo>
                                <a:lnTo>
                                  <a:pt x="22654" y="21135"/>
                                </a:lnTo>
                                <a:lnTo>
                                  <a:pt x="22654" y="92653"/>
                                </a:lnTo>
                                <a:cubicBezTo>
                                  <a:pt x="22654" y="99079"/>
                                  <a:pt x="24177" y="103474"/>
                                  <a:pt x="27050" y="105841"/>
                                </a:cubicBezTo>
                                <a:cubicBezTo>
                                  <a:pt x="30093" y="108040"/>
                                  <a:pt x="33476" y="109224"/>
                                  <a:pt x="37194" y="109224"/>
                                </a:cubicBezTo>
                                <a:lnTo>
                                  <a:pt x="39898" y="109224"/>
                                </a:lnTo>
                                <a:lnTo>
                                  <a:pt x="39898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cubicBezTo>
                                  <a:pt x="6253" y="109224"/>
                                  <a:pt x="10480" y="107870"/>
                                  <a:pt x="13017" y="105332"/>
                                </a:cubicBezTo>
                                <a:cubicBezTo>
                                  <a:pt x="15382" y="102798"/>
                                  <a:pt x="16567" y="98572"/>
                                  <a:pt x="16567" y="92653"/>
                                </a:cubicBezTo>
                                <a:lnTo>
                                  <a:pt x="16567" y="13357"/>
                                </a:lnTo>
                                <a:lnTo>
                                  <a:pt x="14202" y="10484"/>
                                </a:lnTo>
                                <a:cubicBezTo>
                                  <a:pt x="11833" y="7438"/>
                                  <a:pt x="9806" y="5411"/>
                                  <a:pt x="7945" y="4396"/>
                                </a:cubicBezTo>
                                <a:cubicBezTo>
                                  <a:pt x="6083" y="3549"/>
                                  <a:pt x="3550" y="3042"/>
                                  <a:pt x="169" y="2873"/>
                                </a:cubicBez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2" name="Shape 187"/>
                        <wps:cNvSpPr/>
                        <wps:spPr>
                          <a:xfrm>
                            <a:off x="2396348" y="1381478"/>
                            <a:ext cx="58330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30" h="112097">
                                <a:moveTo>
                                  <a:pt x="0" y="0"/>
                                </a:moveTo>
                                <a:lnTo>
                                  <a:pt x="58330" y="0"/>
                                </a:lnTo>
                                <a:lnTo>
                                  <a:pt x="58330" y="2873"/>
                                </a:lnTo>
                                <a:lnTo>
                                  <a:pt x="54611" y="2873"/>
                                </a:lnTo>
                                <a:cubicBezTo>
                                  <a:pt x="51401" y="2873"/>
                                  <a:pt x="48862" y="3381"/>
                                  <a:pt x="46835" y="4566"/>
                                </a:cubicBezTo>
                                <a:cubicBezTo>
                                  <a:pt x="45482" y="5411"/>
                                  <a:pt x="44297" y="6764"/>
                                  <a:pt x="43452" y="8622"/>
                                </a:cubicBezTo>
                                <a:cubicBezTo>
                                  <a:pt x="42944" y="9976"/>
                                  <a:pt x="42610" y="13357"/>
                                  <a:pt x="42610" y="19106"/>
                                </a:cubicBezTo>
                                <a:lnTo>
                                  <a:pt x="42610" y="92992"/>
                                </a:lnTo>
                                <a:cubicBezTo>
                                  <a:pt x="42610" y="98741"/>
                                  <a:pt x="42944" y="102291"/>
                                  <a:pt x="43621" y="103814"/>
                                </a:cubicBezTo>
                                <a:cubicBezTo>
                                  <a:pt x="44129" y="105163"/>
                                  <a:pt x="45482" y="106518"/>
                                  <a:pt x="47174" y="107532"/>
                                </a:cubicBezTo>
                                <a:cubicBezTo>
                                  <a:pt x="49032" y="108717"/>
                                  <a:pt x="51570" y="109224"/>
                                  <a:pt x="54611" y="109224"/>
                                </a:cubicBezTo>
                                <a:lnTo>
                                  <a:pt x="58330" y="109224"/>
                                </a:lnTo>
                                <a:lnTo>
                                  <a:pt x="58330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22" y="109224"/>
                                </a:lnTo>
                                <a:cubicBezTo>
                                  <a:pt x="6933" y="109224"/>
                                  <a:pt x="9637" y="108547"/>
                                  <a:pt x="11497" y="107532"/>
                                </a:cubicBezTo>
                                <a:cubicBezTo>
                                  <a:pt x="13021" y="106687"/>
                                  <a:pt x="14032" y="105332"/>
                                  <a:pt x="14878" y="103474"/>
                                </a:cubicBezTo>
                                <a:cubicBezTo>
                                  <a:pt x="15386" y="102122"/>
                                  <a:pt x="15724" y="98572"/>
                                  <a:pt x="15724" y="92992"/>
                                </a:cubicBezTo>
                                <a:lnTo>
                                  <a:pt x="15724" y="19106"/>
                                </a:lnTo>
                                <a:cubicBezTo>
                                  <a:pt x="15724" y="13357"/>
                                  <a:pt x="15386" y="9638"/>
                                  <a:pt x="14878" y="8284"/>
                                </a:cubicBezTo>
                                <a:cubicBezTo>
                                  <a:pt x="14201" y="6764"/>
                                  <a:pt x="13021" y="5580"/>
                                  <a:pt x="11159" y="4566"/>
                                </a:cubicBezTo>
                                <a:cubicBezTo>
                                  <a:pt x="9299" y="3381"/>
                                  <a:pt x="6933" y="2873"/>
                                  <a:pt x="3722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3" name="Shape 188"/>
                        <wps:cNvSpPr/>
                        <wps:spPr>
                          <a:xfrm>
                            <a:off x="3474547" y="1402258"/>
                            <a:ext cx="49200" cy="913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00" h="91317">
                                <a:moveTo>
                                  <a:pt x="49200" y="0"/>
                                </a:moveTo>
                                <a:lnTo>
                                  <a:pt x="49200" y="15819"/>
                                </a:lnTo>
                                <a:lnTo>
                                  <a:pt x="32292" y="53276"/>
                                </a:lnTo>
                                <a:lnTo>
                                  <a:pt x="49200" y="53276"/>
                                </a:lnTo>
                                <a:lnTo>
                                  <a:pt x="49200" y="59363"/>
                                </a:lnTo>
                                <a:lnTo>
                                  <a:pt x="29589" y="59363"/>
                                </a:lnTo>
                                <a:lnTo>
                                  <a:pt x="24685" y="70350"/>
                                </a:lnTo>
                                <a:cubicBezTo>
                                  <a:pt x="23162" y="73903"/>
                                  <a:pt x="22485" y="76945"/>
                                  <a:pt x="22485" y="79311"/>
                                </a:cubicBezTo>
                                <a:cubicBezTo>
                                  <a:pt x="22485" y="82526"/>
                                  <a:pt x="23670" y="84891"/>
                                  <a:pt x="26204" y="86414"/>
                                </a:cubicBezTo>
                                <a:cubicBezTo>
                                  <a:pt x="27727" y="87259"/>
                                  <a:pt x="31447" y="87937"/>
                                  <a:pt x="37196" y="88443"/>
                                </a:cubicBezTo>
                                <a:lnTo>
                                  <a:pt x="37196" y="91317"/>
                                </a:lnTo>
                                <a:lnTo>
                                  <a:pt x="0" y="91317"/>
                                </a:lnTo>
                                <a:lnTo>
                                  <a:pt x="0" y="88443"/>
                                </a:lnTo>
                                <a:cubicBezTo>
                                  <a:pt x="4058" y="87766"/>
                                  <a:pt x="7268" y="86075"/>
                                  <a:pt x="9807" y="83371"/>
                                </a:cubicBezTo>
                                <a:cubicBezTo>
                                  <a:pt x="12509" y="80664"/>
                                  <a:pt x="15721" y="74915"/>
                                  <a:pt x="19444" y="66293"/>
                                </a:cubicBezTo>
                                <a:lnTo>
                                  <a:pt x="49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4" name="Shape 189"/>
                        <wps:cNvSpPr/>
                        <wps:spPr>
                          <a:xfrm>
                            <a:off x="2993442" y="1383617"/>
                            <a:ext cx="49959" cy="10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959" h="109142">
                                <a:moveTo>
                                  <a:pt x="0" y="0"/>
                                </a:moveTo>
                                <a:lnTo>
                                  <a:pt x="19528" y="3272"/>
                                </a:lnTo>
                                <a:cubicBezTo>
                                  <a:pt x="29504" y="7837"/>
                                  <a:pt x="37110" y="14601"/>
                                  <a:pt x="42184" y="23562"/>
                                </a:cubicBezTo>
                                <a:cubicBezTo>
                                  <a:pt x="47425" y="32521"/>
                                  <a:pt x="49959" y="42836"/>
                                  <a:pt x="49959" y="54161"/>
                                </a:cubicBezTo>
                                <a:cubicBezTo>
                                  <a:pt x="49959" y="62110"/>
                                  <a:pt x="48779" y="69378"/>
                                  <a:pt x="46240" y="75974"/>
                                </a:cubicBezTo>
                                <a:cubicBezTo>
                                  <a:pt x="43706" y="82569"/>
                                  <a:pt x="40322" y="88145"/>
                                  <a:pt x="36434" y="92544"/>
                                </a:cubicBezTo>
                                <a:cubicBezTo>
                                  <a:pt x="32377" y="96771"/>
                                  <a:pt x="27642" y="100320"/>
                                  <a:pt x="22401" y="102856"/>
                                </a:cubicBezTo>
                                <a:cubicBezTo>
                                  <a:pt x="17159" y="105562"/>
                                  <a:pt x="10733" y="107589"/>
                                  <a:pt x="3126" y="108942"/>
                                </a:cubicBezTo>
                                <a:lnTo>
                                  <a:pt x="0" y="109142"/>
                                </a:lnTo>
                                <a:lnTo>
                                  <a:pt x="0" y="101581"/>
                                </a:lnTo>
                                <a:lnTo>
                                  <a:pt x="1374" y="101313"/>
                                </a:lnTo>
                                <a:cubicBezTo>
                                  <a:pt x="4903" y="99728"/>
                                  <a:pt x="7863" y="97361"/>
                                  <a:pt x="10229" y="94233"/>
                                </a:cubicBezTo>
                                <a:cubicBezTo>
                                  <a:pt x="16821" y="85780"/>
                                  <a:pt x="20205" y="72594"/>
                                  <a:pt x="20205" y="54838"/>
                                </a:cubicBezTo>
                                <a:cubicBezTo>
                                  <a:pt x="20205" y="40298"/>
                                  <a:pt x="18005" y="28972"/>
                                  <a:pt x="13441" y="20346"/>
                                </a:cubicBezTo>
                                <a:lnTo>
                                  <a:pt x="0" y="70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5" name="Shape 190"/>
                        <wps:cNvSpPr/>
                        <wps:spPr>
                          <a:xfrm>
                            <a:off x="3410802" y="1381478"/>
                            <a:ext cx="58331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31" h="112097">
                                <a:moveTo>
                                  <a:pt x="0" y="0"/>
                                </a:moveTo>
                                <a:lnTo>
                                  <a:pt x="58331" y="0"/>
                                </a:lnTo>
                                <a:lnTo>
                                  <a:pt x="58331" y="2873"/>
                                </a:lnTo>
                                <a:lnTo>
                                  <a:pt x="54613" y="2873"/>
                                </a:lnTo>
                                <a:cubicBezTo>
                                  <a:pt x="51401" y="2873"/>
                                  <a:pt x="48863" y="3381"/>
                                  <a:pt x="46837" y="4566"/>
                                </a:cubicBezTo>
                                <a:cubicBezTo>
                                  <a:pt x="45482" y="5411"/>
                                  <a:pt x="44298" y="6764"/>
                                  <a:pt x="43452" y="8622"/>
                                </a:cubicBezTo>
                                <a:cubicBezTo>
                                  <a:pt x="42944" y="9976"/>
                                  <a:pt x="42610" y="13357"/>
                                  <a:pt x="42610" y="19106"/>
                                </a:cubicBezTo>
                                <a:lnTo>
                                  <a:pt x="42610" y="92992"/>
                                </a:lnTo>
                                <a:cubicBezTo>
                                  <a:pt x="42610" y="98741"/>
                                  <a:pt x="42944" y="102291"/>
                                  <a:pt x="43621" y="103814"/>
                                </a:cubicBezTo>
                                <a:cubicBezTo>
                                  <a:pt x="44129" y="105163"/>
                                  <a:pt x="45482" y="106518"/>
                                  <a:pt x="47174" y="107532"/>
                                </a:cubicBezTo>
                                <a:cubicBezTo>
                                  <a:pt x="49032" y="108717"/>
                                  <a:pt x="51570" y="109224"/>
                                  <a:pt x="54613" y="109224"/>
                                </a:cubicBezTo>
                                <a:lnTo>
                                  <a:pt x="58331" y="109224"/>
                                </a:lnTo>
                                <a:lnTo>
                                  <a:pt x="58331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23" y="109224"/>
                                </a:lnTo>
                                <a:cubicBezTo>
                                  <a:pt x="6933" y="109224"/>
                                  <a:pt x="9637" y="108547"/>
                                  <a:pt x="11499" y="107532"/>
                                </a:cubicBezTo>
                                <a:cubicBezTo>
                                  <a:pt x="13021" y="106687"/>
                                  <a:pt x="14032" y="105332"/>
                                  <a:pt x="14879" y="103474"/>
                                </a:cubicBezTo>
                                <a:cubicBezTo>
                                  <a:pt x="15386" y="102122"/>
                                  <a:pt x="15725" y="98572"/>
                                  <a:pt x="15725" y="92992"/>
                                </a:cubicBezTo>
                                <a:lnTo>
                                  <a:pt x="15725" y="19106"/>
                                </a:lnTo>
                                <a:cubicBezTo>
                                  <a:pt x="15725" y="13357"/>
                                  <a:pt x="15386" y="9638"/>
                                  <a:pt x="14879" y="8284"/>
                                </a:cubicBezTo>
                                <a:cubicBezTo>
                                  <a:pt x="14203" y="6764"/>
                                  <a:pt x="13021" y="5580"/>
                                  <a:pt x="11160" y="4566"/>
                                </a:cubicBezTo>
                                <a:cubicBezTo>
                                  <a:pt x="9299" y="3381"/>
                                  <a:pt x="6933" y="2873"/>
                                  <a:pt x="3723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6" name="Shape 191"/>
                        <wps:cNvSpPr/>
                        <wps:spPr>
                          <a:xfrm>
                            <a:off x="3165476" y="1381478"/>
                            <a:ext cx="115816" cy="114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16" h="114632">
                                <a:moveTo>
                                  <a:pt x="169" y="0"/>
                                </a:moveTo>
                                <a:lnTo>
                                  <a:pt x="39900" y="0"/>
                                </a:lnTo>
                                <a:lnTo>
                                  <a:pt x="95019" y="69490"/>
                                </a:lnTo>
                                <a:lnTo>
                                  <a:pt x="95019" y="21306"/>
                                </a:lnTo>
                                <a:cubicBezTo>
                                  <a:pt x="95019" y="14540"/>
                                  <a:pt x="94003" y="9976"/>
                                  <a:pt x="92146" y="7607"/>
                                </a:cubicBezTo>
                                <a:cubicBezTo>
                                  <a:pt x="89438" y="4227"/>
                                  <a:pt x="85043" y="2704"/>
                                  <a:pt x="78786" y="2873"/>
                                </a:cubicBezTo>
                                <a:lnTo>
                                  <a:pt x="78786" y="0"/>
                                </a:lnTo>
                                <a:lnTo>
                                  <a:pt x="115816" y="0"/>
                                </a:lnTo>
                                <a:lnTo>
                                  <a:pt x="115816" y="2873"/>
                                </a:lnTo>
                                <a:cubicBezTo>
                                  <a:pt x="111082" y="3549"/>
                                  <a:pt x="107867" y="4227"/>
                                  <a:pt x="106347" y="5242"/>
                                </a:cubicBezTo>
                                <a:cubicBezTo>
                                  <a:pt x="104656" y="6258"/>
                                  <a:pt x="103472" y="7776"/>
                                  <a:pt x="102460" y="9976"/>
                                </a:cubicBezTo>
                                <a:cubicBezTo>
                                  <a:pt x="101614" y="12175"/>
                                  <a:pt x="101106" y="15894"/>
                                  <a:pt x="101106" y="21306"/>
                                </a:cubicBezTo>
                                <a:lnTo>
                                  <a:pt x="101106" y="114632"/>
                                </a:lnTo>
                                <a:lnTo>
                                  <a:pt x="98399" y="114632"/>
                                </a:lnTo>
                                <a:lnTo>
                                  <a:pt x="22656" y="21135"/>
                                </a:lnTo>
                                <a:lnTo>
                                  <a:pt x="22656" y="92653"/>
                                </a:lnTo>
                                <a:cubicBezTo>
                                  <a:pt x="22656" y="99079"/>
                                  <a:pt x="24178" y="103474"/>
                                  <a:pt x="27051" y="105841"/>
                                </a:cubicBezTo>
                                <a:cubicBezTo>
                                  <a:pt x="30093" y="108040"/>
                                  <a:pt x="33477" y="109224"/>
                                  <a:pt x="37196" y="109224"/>
                                </a:cubicBezTo>
                                <a:lnTo>
                                  <a:pt x="39900" y="109224"/>
                                </a:lnTo>
                                <a:lnTo>
                                  <a:pt x="39900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cubicBezTo>
                                  <a:pt x="6253" y="109224"/>
                                  <a:pt x="10480" y="107870"/>
                                  <a:pt x="13017" y="105332"/>
                                </a:cubicBezTo>
                                <a:cubicBezTo>
                                  <a:pt x="15384" y="102798"/>
                                  <a:pt x="16567" y="98572"/>
                                  <a:pt x="16567" y="92653"/>
                                </a:cubicBezTo>
                                <a:lnTo>
                                  <a:pt x="16567" y="13357"/>
                                </a:lnTo>
                                <a:lnTo>
                                  <a:pt x="14202" y="10484"/>
                                </a:lnTo>
                                <a:cubicBezTo>
                                  <a:pt x="11834" y="7438"/>
                                  <a:pt x="9807" y="5411"/>
                                  <a:pt x="7945" y="4396"/>
                                </a:cubicBezTo>
                                <a:cubicBezTo>
                                  <a:pt x="6085" y="3549"/>
                                  <a:pt x="3550" y="3042"/>
                                  <a:pt x="169" y="2873"/>
                                </a:cubicBez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7" name="Shape 192"/>
                        <wps:cNvSpPr/>
                        <wps:spPr>
                          <a:xfrm>
                            <a:off x="3053884" y="1381478"/>
                            <a:ext cx="101783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783" h="112097">
                                <a:moveTo>
                                  <a:pt x="0" y="0"/>
                                </a:moveTo>
                                <a:lnTo>
                                  <a:pt x="93668" y="0"/>
                                </a:lnTo>
                                <a:lnTo>
                                  <a:pt x="93668" y="33138"/>
                                </a:lnTo>
                                <a:lnTo>
                                  <a:pt x="90457" y="33138"/>
                                </a:lnTo>
                                <a:cubicBezTo>
                                  <a:pt x="88934" y="25024"/>
                                  <a:pt x="86570" y="19275"/>
                                  <a:pt x="83693" y="15725"/>
                                </a:cubicBezTo>
                                <a:cubicBezTo>
                                  <a:pt x="80820" y="12175"/>
                                  <a:pt x="76763" y="9638"/>
                                  <a:pt x="71521" y="7945"/>
                                </a:cubicBezTo>
                                <a:cubicBezTo>
                                  <a:pt x="68476" y="6934"/>
                                  <a:pt x="62727" y="6426"/>
                                  <a:pt x="54273" y="6426"/>
                                </a:cubicBezTo>
                                <a:lnTo>
                                  <a:pt x="42610" y="6426"/>
                                </a:lnTo>
                                <a:lnTo>
                                  <a:pt x="42610" y="52074"/>
                                </a:lnTo>
                                <a:lnTo>
                                  <a:pt x="44806" y="52074"/>
                                </a:lnTo>
                                <a:cubicBezTo>
                                  <a:pt x="51909" y="52074"/>
                                  <a:pt x="57150" y="49878"/>
                                  <a:pt x="60361" y="45314"/>
                                </a:cubicBezTo>
                                <a:cubicBezTo>
                                  <a:pt x="63572" y="40918"/>
                                  <a:pt x="65603" y="34323"/>
                                  <a:pt x="66449" y="25701"/>
                                </a:cubicBezTo>
                                <a:lnTo>
                                  <a:pt x="69660" y="25701"/>
                                </a:lnTo>
                                <a:lnTo>
                                  <a:pt x="69660" y="84370"/>
                                </a:lnTo>
                                <a:lnTo>
                                  <a:pt x="66449" y="84370"/>
                                </a:lnTo>
                                <a:cubicBezTo>
                                  <a:pt x="65772" y="77944"/>
                                  <a:pt x="64418" y="72703"/>
                                  <a:pt x="62223" y="68645"/>
                                </a:cubicBezTo>
                                <a:cubicBezTo>
                                  <a:pt x="60192" y="64588"/>
                                  <a:pt x="57654" y="61881"/>
                                  <a:pt x="54951" y="60362"/>
                                </a:cubicBezTo>
                                <a:cubicBezTo>
                                  <a:pt x="52078" y="59008"/>
                                  <a:pt x="48016" y="58331"/>
                                  <a:pt x="42610" y="58331"/>
                                </a:cubicBezTo>
                                <a:lnTo>
                                  <a:pt x="42610" y="89781"/>
                                </a:lnTo>
                                <a:cubicBezTo>
                                  <a:pt x="42610" y="96034"/>
                                  <a:pt x="42944" y="99756"/>
                                  <a:pt x="43452" y="101106"/>
                                </a:cubicBezTo>
                                <a:cubicBezTo>
                                  <a:pt x="43960" y="102460"/>
                                  <a:pt x="44974" y="103645"/>
                                  <a:pt x="46328" y="104491"/>
                                </a:cubicBezTo>
                                <a:cubicBezTo>
                                  <a:pt x="47847" y="105332"/>
                                  <a:pt x="50047" y="105841"/>
                                  <a:pt x="53259" y="105841"/>
                                </a:cubicBezTo>
                                <a:lnTo>
                                  <a:pt x="60023" y="105841"/>
                                </a:lnTo>
                                <a:cubicBezTo>
                                  <a:pt x="70505" y="105841"/>
                                  <a:pt x="78789" y="103474"/>
                                  <a:pt x="85216" y="98572"/>
                                </a:cubicBezTo>
                                <a:cubicBezTo>
                                  <a:pt x="91472" y="93838"/>
                                  <a:pt x="96038" y="86397"/>
                                  <a:pt x="98740" y="76421"/>
                                </a:cubicBezTo>
                                <a:lnTo>
                                  <a:pt x="101783" y="76421"/>
                                </a:lnTo>
                                <a:lnTo>
                                  <a:pt x="96710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22" y="109224"/>
                                </a:lnTo>
                                <a:cubicBezTo>
                                  <a:pt x="6933" y="109224"/>
                                  <a:pt x="9637" y="108547"/>
                                  <a:pt x="11499" y="107532"/>
                                </a:cubicBezTo>
                                <a:cubicBezTo>
                                  <a:pt x="13021" y="106687"/>
                                  <a:pt x="14032" y="105332"/>
                                  <a:pt x="14878" y="103474"/>
                                </a:cubicBezTo>
                                <a:cubicBezTo>
                                  <a:pt x="15386" y="102122"/>
                                  <a:pt x="15725" y="98572"/>
                                  <a:pt x="15725" y="92992"/>
                                </a:cubicBezTo>
                                <a:lnTo>
                                  <a:pt x="15725" y="19106"/>
                                </a:lnTo>
                                <a:cubicBezTo>
                                  <a:pt x="15725" y="14033"/>
                                  <a:pt x="15555" y="10822"/>
                                  <a:pt x="15386" y="9638"/>
                                </a:cubicBezTo>
                                <a:cubicBezTo>
                                  <a:pt x="14709" y="7776"/>
                                  <a:pt x="13695" y="6258"/>
                                  <a:pt x="12345" y="5242"/>
                                </a:cubicBezTo>
                                <a:cubicBezTo>
                                  <a:pt x="10145" y="3718"/>
                                  <a:pt x="7272" y="2873"/>
                                  <a:pt x="3722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8" name="Shape 193"/>
                        <wps:cNvSpPr/>
                        <wps:spPr>
                          <a:xfrm>
                            <a:off x="3292114" y="1378945"/>
                            <a:ext cx="106008" cy="117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008" h="117165">
                                <a:moveTo>
                                  <a:pt x="61202" y="0"/>
                                </a:moveTo>
                                <a:cubicBezTo>
                                  <a:pt x="68979" y="0"/>
                                  <a:pt x="77267" y="1687"/>
                                  <a:pt x="86058" y="5068"/>
                                </a:cubicBezTo>
                                <a:cubicBezTo>
                                  <a:pt x="91130" y="7099"/>
                                  <a:pt x="94341" y="8113"/>
                                  <a:pt x="95695" y="8113"/>
                                </a:cubicBezTo>
                                <a:cubicBezTo>
                                  <a:pt x="97556" y="8113"/>
                                  <a:pt x="99075" y="7437"/>
                                  <a:pt x="100259" y="6083"/>
                                </a:cubicBezTo>
                                <a:cubicBezTo>
                                  <a:pt x="101613" y="4902"/>
                                  <a:pt x="102458" y="2873"/>
                                  <a:pt x="102798" y="0"/>
                                </a:cubicBezTo>
                                <a:lnTo>
                                  <a:pt x="106008" y="0"/>
                                </a:lnTo>
                                <a:lnTo>
                                  <a:pt x="106008" y="38886"/>
                                </a:lnTo>
                                <a:lnTo>
                                  <a:pt x="102798" y="38886"/>
                                </a:lnTo>
                                <a:cubicBezTo>
                                  <a:pt x="100429" y="28741"/>
                                  <a:pt x="95864" y="20792"/>
                                  <a:pt x="89268" y="15382"/>
                                </a:cubicBezTo>
                                <a:cubicBezTo>
                                  <a:pt x="82677" y="9971"/>
                                  <a:pt x="75236" y="7268"/>
                                  <a:pt x="66952" y="7268"/>
                                </a:cubicBezTo>
                                <a:cubicBezTo>
                                  <a:pt x="60019" y="7268"/>
                                  <a:pt x="53597" y="9297"/>
                                  <a:pt x="47678" y="13355"/>
                                </a:cubicBezTo>
                                <a:cubicBezTo>
                                  <a:pt x="41929" y="17244"/>
                                  <a:pt x="37702" y="22654"/>
                                  <a:pt x="34995" y="29080"/>
                                </a:cubicBezTo>
                                <a:cubicBezTo>
                                  <a:pt x="31445" y="37363"/>
                                  <a:pt x="29757" y="46662"/>
                                  <a:pt x="29757" y="56977"/>
                                </a:cubicBezTo>
                                <a:cubicBezTo>
                                  <a:pt x="29757" y="66952"/>
                                  <a:pt x="31107" y="76081"/>
                                  <a:pt x="33476" y="84365"/>
                                </a:cubicBezTo>
                                <a:cubicBezTo>
                                  <a:pt x="36009" y="92652"/>
                                  <a:pt x="40067" y="98906"/>
                                  <a:pt x="45479" y="102963"/>
                                </a:cubicBezTo>
                                <a:cubicBezTo>
                                  <a:pt x="50720" y="107193"/>
                                  <a:pt x="57823" y="109389"/>
                                  <a:pt x="66275" y="109389"/>
                                </a:cubicBezTo>
                                <a:cubicBezTo>
                                  <a:pt x="73378" y="109389"/>
                                  <a:pt x="79801" y="107866"/>
                                  <a:pt x="85719" y="104824"/>
                                </a:cubicBezTo>
                                <a:cubicBezTo>
                                  <a:pt x="91468" y="101612"/>
                                  <a:pt x="97725" y="96371"/>
                                  <a:pt x="104148" y="88761"/>
                                </a:cubicBezTo>
                                <a:lnTo>
                                  <a:pt x="104148" y="98398"/>
                                </a:lnTo>
                                <a:cubicBezTo>
                                  <a:pt x="97894" y="104993"/>
                                  <a:pt x="91299" y="109727"/>
                                  <a:pt x="84535" y="112769"/>
                                </a:cubicBezTo>
                                <a:cubicBezTo>
                                  <a:pt x="77774" y="115646"/>
                                  <a:pt x="69825" y="117165"/>
                                  <a:pt x="60865" y="117165"/>
                                </a:cubicBezTo>
                                <a:cubicBezTo>
                                  <a:pt x="48862" y="117165"/>
                                  <a:pt x="38209" y="114800"/>
                                  <a:pt x="29080" y="109896"/>
                                </a:cubicBezTo>
                                <a:cubicBezTo>
                                  <a:pt x="19781" y="105162"/>
                                  <a:pt x="12510" y="98229"/>
                                  <a:pt x="7606" y="89268"/>
                                </a:cubicBezTo>
                                <a:cubicBezTo>
                                  <a:pt x="2534" y="80308"/>
                                  <a:pt x="0" y="70840"/>
                                  <a:pt x="0" y="60696"/>
                                </a:cubicBezTo>
                                <a:cubicBezTo>
                                  <a:pt x="0" y="49874"/>
                                  <a:pt x="2873" y="39729"/>
                                  <a:pt x="8452" y="30261"/>
                                </a:cubicBezTo>
                                <a:cubicBezTo>
                                  <a:pt x="14032" y="20624"/>
                                  <a:pt x="21469" y="13186"/>
                                  <a:pt x="30937" y="7944"/>
                                </a:cubicBezTo>
                                <a:cubicBezTo>
                                  <a:pt x="40406" y="2702"/>
                                  <a:pt x="50551" y="0"/>
                                  <a:pt x="6120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99" name="Shape 194"/>
                        <wps:cNvSpPr/>
                        <wps:spPr>
                          <a:xfrm>
                            <a:off x="3523747" y="1379278"/>
                            <a:ext cx="69658" cy="114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58" h="114297">
                                <a:moveTo>
                                  <a:pt x="10315" y="0"/>
                                </a:moveTo>
                                <a:lnTo>
                                  <a:pt x="11835" y="0"/>
                                </a:lnTo>
                                <a:lnTo>
                                  <a:pt x="52244" y="91811"/>
                                </a:lnTo>
                                <a:cubicBezTo>
                                  <a:pt x="56133" y="100602"/>
                                  <a:pt x="59174" y="106183"/>
                                  <a:pt x="61713" y="108379"/>
                                </a:cubicBezTo>
                                <a:cubicBezTo>
                                  <a:pt x="63574" y="110070"/>
                                  <a:pt x="66277" y="111086"/>
                                  <a:pt x="69658" y="111423"/>
                                </a:cubicBezTo>
                                <a:lnTo>
                                  <a:pt x="69658" y="114297"/>
                                </a:lnTo>
                                <a:lnTo>
                                  <a:pt x="15554" y="114297"/>
                                </a:lnTo>
                                <a:lnTo>
                                  <a:pt x="15554" y="111423"/>
                                </a:lnTo>
                                <a:lnTo>
                                  <a:pt x="17753" y="111423"/>
                                </a:lnTo>
                                <a:cubicBezTo>
                                  <a:pt x="22149" y="111423"/>
                                  <a:pt x="25190" y="110747"/>
                                  <a:pt x="26882" y="109563"/>
                                </a:cubicBezTo>
                                <a:cubicBezTo>
                                  <a:pt x="28067" y="108717"/>
                                  <a:pt x="28744" y="107363"/>
                                  <a:pt x="28744" y="105674"/>
                                </a:cubicBezTo>
                                <a:cubicBezTo>
                                  <a:pt x="28744" y="104660"/>
                                  <a:pt x="28575" y="103645"/>
                                  <a:pt x="28236" y="102629"/>
                                </a:cubicBezTo>
                                <a:cubicBezTo>
                                  <a:pt x="28067" y="102122"/>
                                  <a:pt x="27221" y="99925"/>
                                  <a:pt x="25698" y="96377"/>
                                </a:cubicBezTo>
                                <a:lnTo>
                                  <a:pt x="19614" y="82343"/>
                                </a:lnTo>
                                <a:lnTo>
                                  <a:pt x="0" y="82343"/>
                                </a:lnTo>
                                <a:lnTo>
                                  <a:pt x="0" y="76257"/>
                                </a:lnTo>
                                <a:lnTo>
                                  <a:pt x="16907" y="76257"/>
                                </a:lnTo>
                                <a:lnTo>
                                  <a:pt x="340" y="38046"/>
                                </a:lnTo>
                                <a:lnTo>
                                  <a:pt x="0" y="38800"/>
                                </a:lnTo>
                                <a:lnTo>
                                  <a:pt x="0" y="22980"/>
                                </a:lnTo>
                                <a:lnTo>
                                  <a:pt x="10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0" name="Shape 195"/>
                        <wps:cNvSpPr/>
                        <wps:spPr>
                          <a:xfrm>
                            <a:off x="3630690" y="1381478"/>
                            <a:ext cx="62811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11" h="112097">
                                <a:moveTo>
                                  <a:pt x="0" y="0"/>
                                </a:moveTo>
                                <a:lnTo>
                                  <a:pt x="50044" y="0"/>
                                </a:lnTo>
                                <a:lnTo>
                                  <a:pt x="62811" y="2139"/>
                                </a:lnTo>
                                <a:lnTo>
                                  <a:pt x="62811" y="9208"/>
                                </a:lnTo>
                                <a:lnTo>
                                  <a:pt x="62388" y="8791"/>
                                </a:lnTo>
                                <a:cubicBezTo>
                                  <a:pt x="58500" y="6934"/>
                                  <a:pt x="51905" y="6258"/>
                                  <a:pt x="42606" y="6258"/>
                                </a:cubicBezTo>
                                <a:lnTo>
                                  <a:pt x="42606" y="93669"/>
                                </a:lnTo>
                                <a:cubicBezTo>
                                  <a:pt x="42606" y="98234"/>
                                  <a:pt x="42775" y="101106"/>
                                  <a:pt x="43283" y="102122"/>
                                </a:cubicBezTo>
                                <a:cubicBezTo>
                                  <a:pt x="43791" y="103306"/>
                                  <a:pt x="44464" y="103983"/>
                                  <a:pt x="45479" y="104660"/>
                                </a:cubicBezTo>
                                <a:cubicBezTo>
                                  <a:pt x="47001" y="105332"/>
                                  <a:pt x="49197" y="105841"/>
                                  <a:pt x="51905" y="105841"/>
                                </a:cubicBezTo>
                                <a:lnTo>
                                  <a:pt x="62811" y="103720"/>
                                </a:lnTo>
                                <a:lnTo>
                                  <a:pt x="62811" y="111281"/>
                                </a:lnTo>
                                <a:lnTo>
                                  <a:pt x="50044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18" y="109224"/>
                                </a:lnTo>
                                <a:cubicBezTo>
                                  <a:pt x="6930" y="109224"/>
                                  <a:pt x="9468" y="108717"/>
                                  <a:pt x="11157" y="107701"/>
                                </a:cubicBezTo>
                                <a:cubicBezTo>
                                  <a:pt x="12848" y="106687"/>
                                  <a:pt x="14202" y="105163"/>
                                  <a:pt x="15044" y="103474"/>
                                </a:cubicBezTo>
                                <a:cubicBezTo>
                                  <a:pt x="15552" y="102291"/>
                                  <a:pt x="15721" y="98741"/>
                                  <a:pt x="15721" y="92992"/>
                                </a:cubicBezTo>
                                <a:lnTo>
                                  <a:pt x="15721" y="19106"/>
                                </a:lnTo>
                                <a:cubicBezTo>
                                  <a:pt x="15721" y="13357"/>
                                  <a:pt x="15383" y="9638"/>
                                  <a:pt x="14875" y="8284"/>
                                </a:cubicBezTo>
                                <a:cubicBezTo>
                                  <a:pt x="14202" y="6764"/>
                                  <a:pt x="13017" y="5580"/>
                                  <a:pt x="11157" y="4566"/>
                                </a:cubicBezTo>
                                <a:cubicBezTo>
                                  <a:pt x="9299" y="3381"/>
                                  <a:pt x="6930" y="2873"/>
                                  <a:pt x="3718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1" name="Shape 196"/>
                        <wps:cNvSpPr/>
                        <wps:spPr>
                          <a:xfrm>
                            <a:off x="3693501" y="1383617"/>
                            <a:ext cx="49959" cy="10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959" h="109142">
                                <a:moveTo>
                                  <a:pt x="0" y="0"/>
                                </a:moveTo>
                                <a:lnTo>
                                  <a:pt x="19528" y="3272"/>
                                </a:lnTo>
                                <a:cubicBezTo>
                                  <a:pt x="29504" y="7837"/>
                                  <a:pt x="37111" y="14601"/>
                                  <a:pt x="42183" y="23562"/>
                                </a:cubicBezTo>
                                <a:cubicBezTo>
                                  <a:pt x="47425" y="32521"/>
                                  <a:pt x="49959" y="42836"/>
                                  <a:pt x="49959" y="54161"/>
                                </a:cubicBezTo>
                                <a:cubicBezTo>
                                  <a:pt x="49959" y="62110"/>
                                  <a:pt x="48779" y="69378"/>
                                  <a:pt x="46240" y="75974"/>
                                </a:cubicBezTo>
                                <a:cubicBezTo>
                                  <a:pt x="43706" y="82569"/>
                                  <a:pt x="40322" y="88145"/>
                                  <a:pt x="36434" y="92544"/>
                                </a:cubicBezTo>
                                <a:cubicBezTo>
                                  <a:pt x="32377" y="96771"/>
                                  <a:pt x="27642" y="100320"/>
                                  <a:pt x="22401" y="102856"/>
                                </a:cubicBezTo>
                                <a:cubicBezTo>
                                  <a:pt x="17159" y="105562"/>
                                  <a:pt x="10733" y="107589"/>
                                  <a:pt x="3126" y="108942"/>
                                </a:cubicBezTo>
                                <a:lnTo>
                                  <a:pt x="0" y="109142"/>
                                </a:lnTo>
                                <a:lnTo>
                                  <a:pt x="0" y="101581"/>
                                </a:lnTo>
                                <a:lnTo>
                                  <a:pt x="1374" y="101313"/>
                                </a:lnTo>
                                <a:cubicBezTo>
                                  <a:pt x="4903" y="99728"/>
                                  <a:pt x="7863" y="97361"/>
                                  <a:pt x="10229" y="94233"/>
                                </a:cubicBezTo>
                                <a:cubicBezTo>
                                  <a:pt x="16820" y="85780"/>
                                  <a:pt x="20205" y="72594"/>
                                  <a:pt x="20205" y="54838"/>
                                </a:cubicBezTo>
                                <a:cubicBezTo>
                                  <a:pt x="20205" y="40298"/>
                                  <a:pt x="18005" y="28972"/>
                                  <a:pt x="13441" y="20346"/>
                                </a:cubicBezTo>
                                <a:lnTo>
                                  <a:pt x="0" y="70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2" name="Shape 197"/>
                        <wps:cNvSpPr/>
                        <wps:spPr>
                          <a:xfrm>
                            <a:off x="4369209" y="1381478"/>
                            <a:ext cx="58840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40" h="112097">
                                <a:moveTo>
                                  <a:pt x="0" y="0"/>
                                </a:moveTo>
                                <a:lnTo>
                                  <a:pt x="52077" y="0"/>
                                </a:lnTo>
                                <a:lnTo>
                                  <a:pt x="58840" y="260"/>
                                </a:lnTo>
                                <a:lnTo>
                                  <a:pt x="58840" y="8850"/>
                                </a:lnTo>
                                <a:lnTo>
                                  <a:pt x="50555" y="6258"/>
                                </a:lnTo>
                                <a:lnTo>
                                  <a:pt x="41763" y="6258"/>
                                </a:lnTo>
                                <a:lnTo>
                                  <a:pt x="41763" y="55119"/>
                                </a:lnTo>
                                <a:lnTo>
                                  <a:pt x="46497" y="55119"/>
                                </a:lnTo>
                                <a:lnTo>
                                  <a:pt x="58840" y="53666"/>
                                </a:lnTo>
                                <a:lnTo>
                                  <a:pt x="58840" y="74701"/>
                                </a:lnTo>
                                <a:lnTo>
                                  <a:pt x="49201" y="61035"/>
                                </a:lnTo>
                                <a:lnTo>
                                  <a:pt x="41763" y="61035"/>
                                </a:lnTo>
                                <a:lnTo>
                                  <a:pt x="41763" y="92653"/>
                                </a:lnTo>
                                <a:cubicBezTo>
                                  <a:pt x="41763" y="98741"/>
                                  <a:pt x="42102" y="102460"/>
                                  <a:pt x="42947" y="103983"/>
                                </a:cubicBezTo>
                                <a:cubicBezTo>
                                  <a:pt x="43621" y="105672"/>
                                  <a:pt x="44974" y="106855"/>
                                  <a:pt x="46835" y="107870"/>
                                </a:cubicBezTo>
                                <a:cubicBezTo>
                                  <a:pt x="48693" y="108717"/>
                                  <a:pt x="52246" y="109224"/>
                                  <a:pt x="57319" y="109224"/>
                                </a:cubicBezTo>
                                <a:lnTo>
                                  <a:pt x="57319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cubicBezTo>
                                  <a:pt x="5241" y="109224"/>
                                  <a:pt x="8795" y="108717"/>
                                  <a:pt x="10483" y="107701"/>
                                </a:cubicBezTo>
                                <a:cubicBezTo>
                                  <a:pt x="12344" y="106855"/>
                                  <a:pt x="13697" y="105501"/>
                                  <a:pt x="14371" y="103983"/>
                                </a:cubicBezTo>
                                <a:cubicBezTo>
                                  <a:pt x="15217" y="102460"/>
                                  <a:pt x="15555" y="98741"/>
                                  <a:pt x="15555" y="92653"/>
                                </a:cubicBezTo>
                                <a:lnTo>
                                  <a:pt x="15555" y="19444"/>
                                </a:lnTo>
                                <a:cubicBezTo>
                                  <a:pt x="15555" y="13357"/>
                                  <a:pt x="15217" y="9638"/>
                                  <a:pt x="14371" y="7945"/>
                                </a:cubicBezTo>
                                <a:cubicBezTo>
                                  <a:pt x="13697" y="6426"/>
                                  <a:pt x="12344" y="5242"/>
                                  <a:pt x="10483" y="4227"/>
                                </a:cubicBezTo>
                                <a:cubicBezTo>
                                  <a:pt x="8625" y="3381"/>
                                  <a:pt x="5072" y="2873"/>
                                  <a:pt x="0" y="28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3" name="Shape 198"/>
                        <wps:cNvSpPr/>
                        <wps:spPr>
                          <a:xfrm>
                            <a:off x="4247813" y="1381478"/>
                            <a:ext cx="115142" cy="114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142" h="114632">
                                <a:moveTo>
                                  <a:pt x="0" y="0"/>
                                </a:moveTo>
                                <a:lnTo>
                                  <a:pt x="57823" y="0"/>
                                </a:lnTo>
                                <a:lnTo>
                                  <a:pt x="57823" y="2873"/>
                                </a:lnTo>
                                <a:lnTo>
                                  <a:pt x="54951" y="2873"/>
                                </a:lnTo>
                                <a:cubicBezTo>
                                  <a:pt x="50554" y="2873"/>
                                  <a:pt x="47508" y="3381"/>
                                  <a:pt x="45989" y="4227"/>
                                </a:cubicBezTo>
                                <a:cubicBezTo>
                                  <a:pt x="44298" y="5073"/>
                                  <a:pt x="43113" y="6426"/>
                                  <a:pt x="42436" y="7945"/>
                                </a:cubicBezTo>
                                <a:cubicBezTo>
                                  <a:pt x="41763" y="9638"/>
                                  <a:pt x="41425" y="13695"/>
                                  <a:pt x="41425" y="20120"/>
                                </a:cubicBezTo>
                                <a:lnTo>
                                  <a:pt x="41425" y="74902"/>
                                </a:lnTo>
                                <a:cubicBezTo>
                                  <a:pt x="41425" y="85047"/>
                                  <a:pt x="42271" y="91639"/>
                                  <a:pt x="43621" y="94852"/>
                                </a:cubicBezTo>
                                <a:cubicBezTo>
                                  <a:pt x="45143" y="98065"/>
                                  <a:pt x="47678" y="100768"/>
                                  <a:pt x="51231" y="102968"/>
                                </a:cubicBezTo>
                                <a:cubicBezTo>
                                  <a:pt x="54611" y="105163"/>
                                  <a:pt x="59007" y="106179"/>
                                  <a:pt x="64248" y="106179"/>
                                </a:cubicBezTo>
                                <a:cubicBezTo>
                                  <a:pt x="70336" y="106179"/>
                                  <a:pt x="75578" y="104825"/>
                                  <a:pt x="79804" y="102122"/>
                                </a:cubicBezTo>
                                <a:cubicBezTo>
                                  <a:pt x="84031" y="99418"/>
                                  <a:pt x="87242" y="95526"/>
                                  <a:pt x="89272" y="90792"/>
                                </a:cubicBezTo>
                                <a:cubicBezTo>
                                  <a:pt x="91468" y="86058"/>
                                  <a:pt x="92484" y="77606"/>
                                  <a:pt x="92484" y="65772"/>
                                </a:cubicBezTo>
                                <a:lnTo>
                                  <a:pt x="92484" y="20120"/>
                                </a:lnTo>
                                <a:cubicBezTo>
                                  <a:pt x="92484" y="15049"/>
                                  <a:pt x="91976" y="11499"/>
                                  <a:pt x="90964" y="9299"/>
                                </a:cubicBezTo>
                                <a:cubicBezTo>
                                  <a:pt x="89949" y="7103"/>
                                  <a:pt x="88595" y="5580"/>
                                  <a:pt x="86904" y="4735"/>
                                </a:cubicBezTo>
                                <a:cubicBezTo>
                                  <a:pt x="84539" y="3549"/>
                                  <a:pt x="80989" y="2873"/>
                                  <a:pt x="76424" y="2873"/>
                                </a:cubicBezTo>
                                <a:lnTo>
                                  <a:pt x="76424" y="0"/>
                                </a:lnTo>
                                <a:lnTo>
                                  <a:pt x="115142" y="0"/>
                                </a:lnTo>
                                <a:lnTo>
                                  <a:pt x="115142" y="2873"/>
                                </a:lnTo>
                                <a:lnTo>
                                  <a:pt x="112774" y="2873"/>
                                </a:lnTo>
                                <a:cubicBezTo>
                                  <a:pt x="109731" y="2873"/>
                                  <a:pt x="107193" y="3549"/>
                                  <a:pt x="104997" y="4735"/>
                                </a:cubicBezTo>
                                <a:cubicBezTo>
                                  <a:pt x="102967" y="6089"/>
                                  <a:pt x="101444" y="7945"/>
                                  <a:pt x="100433" y="10484"/>
                                </a:cubicBezTo>
                                <a:cubicBezTo>
                                  <a:pt x="99756" y="12340"/>
                                  <a:pt x="99417" y="15556"/>
                                  <a:pt x="99417" y="20120"/>
                                </a:cubicBezTo>
                                <a:lnTo>
                                  <a:pt x="99417" y="62726"/>
                                </a:lnTo>
                                <a:cubicBezTo>
                                  <a:pt x="99417" y="75744"/>
                                  <a:pt x="98571" y="85381"/>
                                  <a:pt x="96879" y="91130"/>
                                </a:cubicBezTo>
                                <a:cubicBezTo>
                                  <a:pt x="95021" y="97050"/>
                                  <a:pt x="90964" y="102291"/>
                                  <a:pt x="84200" y="107194"/>
                                </a:cubicBezTo>
                                <a:cubicBezTo>
                                  <a:pt x="77436" y="112267"/>
                                  <a:pt x="68306" y="114632"/>
                                  <a:pt x="56642" y="114632"/>
                                </a:cubicBezTo>
                                <a:cubicBezTo>
                                  <a:pt x="47005" y="114632"/>
                                  <a:pt x="39563" y="113281"/>
                                  <a:pt x="34322" y="110744"/>
                                </a:cubicBezTo>
                                <a:cubicBezTo>
                                  <a:pt x="27054" y="107194"/>
                                  <a:pt x="21981" y="102629"/>
                                  <a:pt x="18936" y="97219"/>
                                </a:cubicBezTo>
                                <a:cubicBezTo>
                                  <a:pt x="16063" y="91639"/>
                                  <a:pt x="14540" y="84201"/>
                                  <a:pt x="14540" y="74902"/>
                                </a:cubicBezTo>
                                <a:lnTo>
                                  <a:pt x="14540" y="20120"/>
                                </a:lnTo>
                                <a:cubicBezTo>
                                  <a:pt x="14540" y="13526"/>
                                  <a:pt x="14201" y="9638"/>
                                  <a:pt x="13524" y="7945"/>
                                </a:cubicBezTo>
                                <a:cubicBezTo>
                                  <a:pt x="12682" y="6426"/>
                                  <a:pt x="11497" y="5073"/>
                                  <a:pt x="9806" y="4227"/>
                                </a:cubicBezTo>
                                <a:cubicBezTo>
                                  <a:pt x="7948" y="3212"/>
                                  <a:pt x="4733" y="2873"/>
                                  <a:pt x="0" y="28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4" name="Shape 199"/>
                        <wps:cNvSpPr/>
                        <wps:spPr>
                          <a:xfrm>
                            <a:off x="4002992" y="1381478"/>
                            <a:ext cx="101783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783" h="112097">
                                <a:moveTo>
                                  <a:pt x="0" y="0"/>
                                </a:moveTo>
                                <a:lnTo>
                                  <a:pt x="93668" y="0"/>
                                </a:lnTo>
                                <a:lnTo>
                                  <a:pt x="93668" y="33138"/>
                                </a:lnTo>
                                <a:lnTo>
                                  <a:pt x="90457" y="33138"/>
                                </a:lnTo>
                                <a:cubicBezTo>
                                  <a:pt x="88934" y="25024"/>
                                  <a:pt x="86568" y="19275"/>
                                  <a:pt x="83692" y="15725"/>
                                </a:cubicBezTo>
                                <a:cubicBezTo>
                                  <a:pt x="80819" y="12175"/>
                                  <a:pt x="76762" y="9638"/>
                                  <a:pt x="71521" y="7945"/>
                                </a:cubicBezTo>
                                <a:cubicBezTo>
                                  <a:pt x="68475" y="6934"/>
                                  <a:pt x="62726" y="6426"/>
                                  <a:pt x="54273" y="6426"/>
                                </a:cubicBezTo>
                                <a:lnTo>
                                  <a:pt x="42610" y="6426"/>
                                </a:lnTo>
                                <a:lnTo>
                                  <a:pt x="42610" y="52074"/>
                                </a:lnTo>
                                <a:lnTo>
                                  <a:pt x="44805" y="52074"/>
                                </a:lnTo>
                                <a:cubicBezTo>
                                  <a:pt x="51907" y="52074"/>
                                  <a:pt x="57150" y="49878"/>
                                  <a:pt x="60361" y="45314"/>
                                </a:cubicBezTo>
                                <a:cubicBezTo>
                                  <a:pt x="63572" y="40918"/>
                                  <a:pt x="65602" y="34323"/>
                                  <a:pt x="66449" y="25701"/>
                                </a:cubicBezTo>
                                <a:lnTo>
                                  <a:pt x="69659" y="25701"/>
                                </a:lnTo>
                                <a:lnTo>
                                  <a:pt x="69659" y="84370"/>
                                </a:lnTo>
                                <a:lnTo>
                                  <a:pt x="66449" y="84370"/>
                                </a:lnTo>
                                <a:cubicBezTo>
                                  <a:pt x="65772" y="77944"/>
                                  <a:pt x="64418" y="72703"/>
                                  <a:pt x="62222" y="68645"/>
                                </a:cubicBezTo>
                                <a:cubicBezTo>
                                  <a:pt x="60192" y="64588"/>
                                  <a:pt x="57654" y="61881"/>
                                  <a:pt x="54950" y="60362"/>
                                </a:cubicBezTo>
                                <a:cubicBezTo>
                                  <a:pt x="52077" y="59008"/>
                                  <a:pt x="48016" y="58331"/>
                                  <a:pt x="42610" y="58331"/>
                                </a:cubicBezTo>
                                <a:lnTo>
                                  <a:pt x="42610" y="89781"/>
                                </a:lnTo>
                                <a:cubicBezTo>
                                  <a:pt x="42610" y="96034"/>
                                  <a:pt x="42944" y="99756"/>
                                  <a:pt x="43452" y="101106"/>
                                </a:cubicBezTo>
                                <a:cubicBezTo>
                                  <a:pt x="43960" y="102460"/>
                                  <a:pt x="44974" y="103645"/>
                                  <a:pt x="46328" y="104491"/>
                                </a:cubicBezTo>
                                <a:cubicBezTo>
                                  <a:pt x="47847" y="105332"/>
                                  <a:pt x="50047" y="105841"/>
                                  <a:pt x="53257" y="105841"/>
                                </a:cubicBezTo>
                                <a:lnTo>
                                  <a:pt x="60023" y="105841"/>
                                </a:lnTo>
                                <a:cubicBezTo>
                                  <a:pt x="70505" y="105841"/>
                                  <a:pt x="78789" y="103474"/>
                                  <a:pt x="85216" y="98572"/>
                                </a:cubicBezTo>
                                <a:cubicBezTo>
                                  <a:pt x="91472" y="93838"/>
                                  <a:pt x="96036" y="86397"/>
                                  <a:pt x="98740" y="76421"/>
                                </a:cubicBezTo>
                                <a:lnTo>
                                  <a:pt x="101783" y="76421"/>
                                </a:lnTo>
                                <a:lnTo>
                                  <a:pt x="96710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22" y="109224"/>
                                </a:lnTo>
                                <a:cubicBezTo>
                                  <a:pt x="6933" y="109224"/>
                                  <a:pt x="9637" y="108547"/>
                                  <a:pt x="11499" y="107532"/>
                                </a:cubicBezTo>
                                <a:cubicBezTo>
                                  <a:pt x="13021" y="106687"/>
                                  <a:pt x="14032" y="105332"/>
                                  <a:pt x="14878" y="103474"/>
                                </a:cubicBezTo>
                                <a:cubicBezTo>
                                  <a:pt x="15386" y="102122"/>
                                  <a:pt x="15724" y="98572"/>
                                  <a:pt x="15724" y="92992"/>
                                </a:cubicBezTo>
                                <a:lnTo>
                                  <a:pt x="15724" y="19106"/>
                                </a:lnTo>
                                <a:cubicBezTo>
                                  <a:pt x="15724" y="14033"/>
                                  <a:pt x="15555" y="10822"/>
                                  <a:pt x="15386" y="9638"/>
                                </a:cubicBezTo>
                                <a:cubicBezTo>
                                  <a:pt x="14709" y="7776"/>
                                  <a:pt x="13694" y="6258"/>
                                  <a:pt x="12344" y="5242"/>
                                </a:cubicBezTo>
                                <a:cubicBezTo>
                                  <a:pt x="10145" y="3718"/>
                                  <a:pt x="7272" y="2873"/>
                                  <a:pt x="3722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5" name="Shape 200"/>
                        <wps:cNvSpPr/>
                        <wps:spPr>
                          <a:xfrm>
                            <a:off x="3753943" y="1381478"/>
                            <a:ext cx="101783" cy="112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783" h="112097">
                                <a:moveTo>
                                  <a:pt x="0" y="0"/>
                                </a:moveTo>
                                <a:lnTo>
                                  <a:pt x="93669" y="0"/>
                                </a:lnTo>
                                <a:lnTo>
                                  <a:pt x="93669" y="33138"/>
                                </a:lnTo>
                                <a:lnTo>
                                  <a:pt x="90457" y="33138"/>
                                </a:lnTo>
                                <a:cubicBezTo>
                                  <a:pt x="88934" y="25024"/>
                                  <a:pt x="86570" y="19275"/>
                                  <a:pt x="83693" y="15725"/>
                                </a:cubicBezTo>
                                <a:cubicBezTo>
                                  <a:pt x="80820" y="12175"/>
                                  <a:pt x="76763" y="9638"/>
                                  <a:pt x="71521" y="7945"/>
                                </a:cubicBezTo>
                                <a:cubicBezTo>
                                  <a:pt x="68476" y="6934"/>
                                  <a:pt x="62726" y="6426"/>
                                  <a:pt x="54273" y="6426"/>
                                </a:cubicBezTo>
                                <a:lnTo>
                                  <a:pt x="42610" y="6426"/>
                                </a:lnTo>
                                <a:lnTo>
                                  <a:pt x="42610" y="52074"/>
                                </a:lnTo>
                                <a:lnTo>
                                  <a:pt x="44806" y="52074"/>
                                </a:lnTo>
                                <a:cubicBezTo>
                                  <a:pt x="51909" y="52074"/>
                                  <a:pt x="57150" y="49878"/>
                                  <a:pt x="60361" y="45314"/>
                                </a:cubicBezTo>
                                <a:cubicBezTo>
                                  <a:pt x="63572" y="40918"/>
                                  <a:pt x="65603" y="34323"/>
                                  <a:pt x="66449" y="25701"/>
                                </a:cubicBezTo>
                                <a:lnTo>
                                  <a:pt x="69659" y="25701"/>
                                </a:lnTo>
                                <a:lnTo>
                                  <a:pt x="69659" y="84370"/>
                                </a:lnTo>
                                <a:lnTo>
                                  <a:pt x="66449" y="84370"/>
                                </a:lnTo>
                                <a:cubicBezTo>
                                  <a:pt x="65772" y="77944"/>
                                  <a:pt x="64418" y="72703"/>
                                  <a:pt x="62223" y="68645"/>
                                </a:cubicBezTo>
                                <a:cubicBezTo>
                                  <a:pt x="60192" y="64588"/>
                                  <a:pt x="57654" y="61881"/>
                                  <a:pt x="54951" y="60362"/>
                                </a:cubicBezTo>
                                <a:cubicBezTo>
                                  <a:pt x="52077" y="59008"/>
                                  <a:pt x="48016" y="58331"/>
                                  <a:pt x="42610" y="58331"/>
                                </a:cubicBezTo>
                                <a:lnTo>
                                  <a:pt x="42610" y="89781"/>
                                </a:lnTo>
                                <a:cubicBezTo>
                                  <a:pt x="42610" y="96034"/>
                                  <a:pt x="42944" y="99756"/>
                                  <a:pt x="43452" y="101106"/>
                                </a:cubicBezTo>
                                <a:cubicBezTo>
                                  <a:pt x="43960" y="102460"/>
                                  <a:pt x="44974" y="103645"/>
                                  <a:pt x="46328" y="104491"/>
                                </a:cubicBezTo>
                                <a:cubicBezTo>
                                  <a:pt x="47847" y="105332"/>
                                  <a:pt x="50047" y="105841"/>
                                  <a:pt x="53259" y="105841"/>
                                </a:cubicBezTo>
                                <a:lnTo>
                                  <a:pt x="60023" y="105841"/>
                                </a:lnTo>
                                <a:cubicBezTo>
                                  <a:pt x="70505" y="105841"/>
                                  <a:pt x="78789" y="103474"/>
                                  <a:pt x="85216" y="98572"/>
                                </a:cubicBezTo>
                                <a:cubicBezTo>
                                  <a:pt x="91472" y="93838"/>
                                  <a:pt x="96038" y="86397"/>
                                  <a:pt x="98741" y="76421"/>
                                </a:cubicBezTo>
                                <a:lnTo>
                                  <a:pt x="101783" y="76421"/>
                                </a:lnTo>
                                <a:lnTo>
                                  <a:pt x="96710" y="112097"/>
                                </a:lnTo>
                                <a:lnTo>
                                  <a:pt x="0" y="112097"/>
                                </a:lnTo>
                                <a:lnTo>
                                  <a:pt x="0" y="109224"/>
                                </a:lnTo>
                                <a:lnTo>
                                  <a:pt x="3722" y="109224"/>
                                </a:lnTo>
                                <a:cubicBezTo>
                                  <a:pt x="6933" y="109224"/>
                                  <a:pt x="9637" y="108547"/>
                                  <a:pt x="11499" y="107532"/>
                                </a:cubicBezTo>
                                <a:cubicBezTo>
                                  <a:pt x="13021" y="106687"/>
                                  <a:pt x="14032" y="105332"/>
                                  <a:pt x="14878" y="103474"/>
                                </a:cubicBezTo>
                                <a:cubicBezTo>
                                  <a:pt x="15386" y="102122"/>
                                  <a:pt x="15725" y="98572"/>
                                  <a:pt x="15725" y="92992"/>
                                </a:cubicBezTo>
                                <a:lnTo>
                                  <a:pt x="15725" y="19106"/>
                                </a:lnTo>
                                <a:cubicBezTo>
                                  <a:pt x="15725" y="14033"/>
                                  <a:pt x="15555" y="10822"/>
                                  <a:pt x="15386" y="9638"/>
                                </a:cubicBezTo>
                                <a:cubicBezTo>
                                  <a:pt x="14709" y="7776"/>
                                  <a:pt x="13695" y="6258"/>
                                  <a:pt x="12344" y="5242"/>
                                </a:cubicBezTo>
                                <a:cubicBezTo>
                                  <a:pt x="10145" y="3718"/>
                                  <a:pt x="7272" y="2873"/>
                                  <a:pt x="3722" y="2873"/>
                                </a:cubicBezTo>
                                <a:lnTo>
                                  <a:pt x="0" y="28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6" name="Shape 201"/>
                        <wps:cNvSpPr/>
                        <wps:spPr>
                          <a:xfrm>
                            <a:off x="4119319" y="1378945"/>
                            <a:ext cx="122914" cy="117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14" h="117165">
                                <a:moveTo>
                                  <a:pt x="62556" y="0"/>
                                </a:moveTo>
                                <a:cubicBezTo>
                                  <a:pt x="68137" y="0"/>
                                  <a:pt x="73040" y="333"/>
                                  <a:pt x="77605" y="1350"/>
                                </a:cubicBezTo>
                                <a:cubicBezTo>
                                  <a:pt x="79969" y="1687"/>
                                  <a:pt x="83858" y="3042"/>
                                  <a:pt x="89268" y="5068"/>
                                </a:cubicBezTo>
                                <a:cubicBezTo>
                                  <a:pt x="94679" y="7099"/>
                                  <a:pt x="97890" y="8113"/>
                                  <a:pt x="98906" y="8113"/>
                                </a:cubicBezTo>
                                <a:cubicBezTo>
                                  <a:pt x="100429" y="8113"/>
                                  <a:pt x="101952" y="7606"/>
                                  <a:pt x="103301" y="6422"/>
                                </a:cubicBezTo>
                                <a:cubicBezTo>
                                  <a:pt x="104485" y="5237"/>
                                  <a:pt x="105839" y="3210"/>
                                  <a:pt x="106855" y="0"/>
                                </a:cubicBezTo>
                                <a:lnTo>
                                  <a:pt x="109728" y="0"/>
                                </a:lnTo>
                                <a:lnTo>
                                  <a:pt x="109728" y="39390"/>
                                </a:lnTo>
                                <a:lnTo>
                                  <a:pt x="106855" y="39390"/>
                                </a:lnTo>
                                <a:cubicBezTo>
                                  <a:pt x="103131" y="28741"/>
                                  <a:pt x="97556" y="20455"/>
                                  <a:pt x="90284" y="14874"/>
                                </a:cubicBezTo>
                                <a:cubicBezTo>
                                  <a:pt x="82846" y="9297"/>
                                  <a:pt x="74728" y="6591"/>
                                  <a:pt x="65937" y="6591"/>
                                </a:cubicBezTo>
                                <a:cubicBezTo>
                                  <a:pt x="57653" y="6591"/>
                                  <a:pt x="50720" y="8959"/>
                                  <a:pt x="45139" y="13694"/>
                                </a:cubicBezTo>
                                <a:cubicBezTo>
                                  <a:pt x="39559" y="18259"/>
                                  <a:pt x="35502" y="24850"/>
                                  <a:pt x="33307" y="33306"/>
                                </a:cubicBezTo>
                                <a:cubicBezTo>
                                  <a:pt x="30938" y="41759"/>
                                  <a:pt x="29753" y="50381"/>
                                  <a:pt x="29753" y="59173"/>
                                </a:cubicBezTo>
                                <a:cubicBezTo>
                                  <a:pt x="29753" y="69994"/>
                                  <a:pt x="30938" y="79292"/>
                                  <a:pt x="33476" y="87411"/>
                                </a:cubicBezTo>
                                <a:cubicBezTo>
                                  <a:pt x="36011" y="95525"/>
                                  <a:pt x="40236" y="101443"/>
                                  <a:pt x="45816" y="105162"/>
                                </a:cubicBezTo>
                                <a:cubicBezTo>
                                  <a:pt x="51397" y="109051"/>
                                  <a:pt x="58161" y="110911"/>
                                  <a:pt x="65937" y="110911"/>
                                </a:cubicBezTo>
                                <a:cubicBezTo>
                                  <a:pt x="68641" y="110911"/>
                                  <a:pt x="71347" y="110573"/>
                                  <a:pt x="74220" y="110065"/>
                                </a:cubicBezTo>
                                <a:cubicBezTo>
                                  <a:pt x="76927" y="109389"/>
                                  <a:pt x="79969" y="108543"/>
                                  <a:pt x="82846" y="107528"/>
                                </a:cubicBezTo>
                                <a:lnTo>
                                  <a:pt x="82846" y="84365"/>
                                </a:lnTo>
                                <a:cubicBezTo>
                                  <a:pt x="82846" y="79800"/>
                                  <a:pt x="82508" y="76927"/>
                                  <a:pt x="82000" y="75574"/>
                                </a:cubicBezTo>
                                <a:cubicBezTo>
                                  <a:pt x="81323" y="74390"/>
                                  <a:pt x="80139" y="73209"/>
                                  <a:pt x="78281" y="72024"/>
                                </a:cubicBezTo>
                                <a:cubicBezTo>
                                  <a:pt x="76251" y="71009"/>
                                  <a:pt x="74051" y="70501"/>
                                  <a:pt x="71347" y="70501"/>
                                </a:cubicBezTo>
                                <a:lnTo>
                                  <a:pt x="68475" y="70501"/>
                                </a:lnTo>
                                <a:lnTo>
                                  <a:pt x="68475" y="67628"/>
                                </a:lnTo>
                                <a:lnTo>
                                  <a:pt x="122914" y="67628"/>
                                </a:lnTo>
                                <a:lnTo>
                                  <a:pt x="122914" y="70501"/>
                                </a:lnTo>
                                <a:cubicBezTo>
                                  <a:pt x="118857" y="70840"/>
                                  <a:pt x="115815" y="71347"/>
                                  <a:pt x="114292" y="72194"/>
                                </a:cubicBezTo>
                                <a:cubicBezTo>
                                  <a:pt x="112600" y="73040"/>
                                  <a:pt x="111420" y="74559"/>
                                  <a:pt x="110573" y="76590"/>
                                </a:cubicBezTo>
                                <a:cubicBezTo>
                                  <a:pt x="110066" y="77605"/>
                                  <a:pt x="109728" y="80139"/>
                                  <a:pt x="109728" y="84365"/>
                                </a:cubicBezTo>
                                <a:lnTo>
                                  <a:pt x="109728" y="107528"/>
                                </a:lnTo>
                                <a:cubicBezTo>
                                  <a:pt x="102629" y="110742"/>
                                  <a:pt x="95186" y="113107"/>
                                  <a:pt x="87411" y="114800"/>
                                </a:cubicBezTo>
                                <a:cubicBezTo>
                                  <a:pt x="79631" y="116323"/>
                                  <a:pt x="71686" y="117165"/>
                                  <a:pt x="63402" y="117165"/>
                                </a:cubicBezTo>
                                <a:cubicBezTo>
                                  <a:pt x="52751" y="117165"/>
                                  <a:pt x="43958" y="115815"/>
                                  <a:pt x="36857" y="112769"/>
                                </a:cubicBezTo>
                                <a:cubicBezTo>
                                  <a:pt x="29922" y="109896"/>
                                  <a:pt x="23669" y="106178"/>
                                  <a:pt x="18428" y="101443"/>
                                </a:cubicBezTo>
                                <a:cubicBezTo>
                                  <a:pt x="13017" y="96710"/>
                                  <a:pt x="8791" y="91467"/>
                                  <a:pt x="5745" y="85549"/>
                                </a:cubicBezTo>
                                <a:cubicBezTo>
                                  <a:pt x="1856" y="77942"/>
                                  <a:pt x="0" y="69486"/>
                                  <a:pt x="0" y="60019"/>
                                </a:cubicBezTo>
                                <a:cubicBezTo>
                                  <a:pt x="0" y="43283"/>
                                  <a:pt x="5914" y="29080"/>
                                  <a:pt x="17750" y="17413"/>
                                </a:cubicBezTo>
                                <a:cubicBezTo>
                                  <a:pt x="29588" y="5745"/>
                                  <a:pt x="44462" y="0"/>
                                  <a:pt x="625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7" name="Shape 202"/>
                        <wps:cNvSpPr/>
                        <wps:spPr>
                          <a:xfrm>
                            <a:off x="3914395" y="1378945"/>
                            <a:ext cx="78452" cy="117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452" h="117165">
                                <a:moveTo>
                                  <a:pt x="34661" y="0"/>
                                </a:moveTo>
                                <a:cubicBezTo>
                                  <a:pt x="38210" y="0"/>
                                  <a:pt x="41764" y="333"/>
                                  <a:pt x="45143" y="1350"/>
                                </a:cubicBezTo>
                                <a:cubicBezTo>
                                  <a:pt x="47847" y="2025"/>
                                  <a:pt x="50893" y="3210"/>
                                  <a:pt x="54613" y="4902"/>
                                </a:cubicBezTo>
                                <a:cubicBezTo>
                                  <a:pt x="58331" y="6760"/>
                                  <a:pt x="61037" y="7606"/>
                                  <a:pt x="62387" y="7606"/>
                                </a:cubicBezTo>
                                <a:cubicBezTo>
                                  <a:pt x="63910" y="7606"/>
                                  <a:pt x="65095" y="7099"/>
                                  <a:pt x="65772" y="6252"/>
                                </a:cubicBezTo>
                                <a:cubicBezTo>
                                  <a:pt x="66618" y="5406"/>
                                  <a:pt x="67460" y="3379"/>
                                  <a:pt x="68137" y="0"/>
                                </a:cubicBezTo>
                                <a:lnTo>
                                  <a:pt x="70676" y="0"/>
                                </a:lnTo>
                                <a:lnTo>
                                  <a:pt x="71521" y="37363"/>
                                </a:lnTo>
                                <a:lnTo>
                                  <a:pt x="68137" y="37363"/>
                                </a:lnTo>
                                <a:cubicBezTo>
                                  <a:pt x="66618" y="28064"/>
                                  <a:pt x="62558" y="20455"/>
                                  <a:pt x="56304" y="14708"/>
                                </a:cubicBezTo>
                                <a:cubicBezTo>
                                  <a:pt x="50047" y="9128"/>
                                  <a:pt x="43283" y="6252"/>
                                  <a:pt x="36014" y="6252"/>
                                </a:cubicBezTo>
                                <a:cubicBezTo>
                                  <a:pt x="30434" y="6252"/>
                                  <a:pt x="26039" y="7775"/>
                                  <a:pt x="22658" y="10817"/>
                                </a:cubicBezTo>
                                <a:cubicBezTo>
                                  <a:pt x="19444" y="13694"/>
                                  <a:pt x="17755" y="17244"/>
                                  <a:pt x="17755" y="21131"/>
                                </a:cubicBezTo>
                                <a:cubicBezTo>
                                  <a:pt x="17755" y="23499"/>
                                  <a:pt x="18429" y="25695"/>
                                  <a:pt x="19444" y="27726"/>
                                </a:cubicBezTo>
                                <a:cubicBezTo>
                                  <a:pt x="21135" y="30261"/>
                                  <a:pt x="23670" y="32799"/>
                                  <a:pt x="27224" y="35334"/>
                                </a:cubicBezTo>
                                <a:cubicBezTo>
                                  <a:pt x="29757" y="37194"/>
                                  <a:pt x="35846" y="40406"/>
                                  <a:pt x="45143" y="44970"/>
                                </a:cubicBezTo>
                                <a:cubicBezTo>
                                  <a:pt x="58331" y="51397"/>
                                  <a:pt x="67122" y="57483"/>
                                  <a:pt x="71686" y="63233"/>
                                </a:cubicBezTo>
                                <a:cubicBezTo>
                                  <a:pt x="76255" y="68979"/>
                                  <a:pt x="78452" y="75574"/>
                                  <a:pt x="78452" y="82845"/>
                                </a:cubicBezTo>
                                <a:cubicBezTo>
                                  <a:pt x="78452" y="92314"/>
                                  <a:pt x="74732" y="100258"/>
                                  <a:pt x="67460" y="107024"/>
                                </a:cubicBezTo>
                                <a:cubicBezTo>
                                  <a:pt x="60192" y="113784"/>
                                  <a:pt x="50893" y="117165"/>
                                  <a:pt x="39733" y="117165"/>
                                </a:cubicBezTo>
                                <a:cubicBezTo>
                                  <a:pt x="36183" y="117165"/>
                                  <a:pt x="32799" y="116829"/>
                                  <a:pt x="29757" y="116153"/>
                                </a:cubicBezTo>
                                <a:cubicBezTo>
                                  <a:pt x="26547" y="115477"/>
                                  <a:pt x="22658" y="113953"/>
                                  <a:pt x="17925" y="112096"/>
                                </a:cubicBezTo>
                                <a:cubicBezTo>
                                  <a:pt x="15217" y="110911"/>
                                  <a:pt x="13021" y="110403"/>
                                  <a:pt x="11330" y="110403"/>
                                </a:cubicBezTo>
                                <a:cubicBezTo>
                                  <a:pt x="9807" y="110403"/>
                                  <a:pt x="8453" y="110911"/>
                                  <a:pt x="6764" y="112096"/>
                                </a:cubicBezTo>
                                <a:cubicBezTo>
                                  <a:pt x="5241" y="113107"/>
                                  <a:pt x="3887" y="114969"/>
                                  <a:pt x="2877" y="117165"/>
                                </a:cubicBezTo>
                                <a:lnTo>
                                  <a:pt x="0" y="117165"/>
                                </a:lnTo>
                                <a:lnTo>
                                  <a:pt x="0" y="74897"/>
                                </a:lnTo>
                                <a:lnTo>
                                  <a:pt x="2877" y="74897"/>
                                </a:lnTo>
                                <a:cubicBezTo>
                                  <a:pt x="5241" y="86734"/>
                                  <a:pt x="9976" y="95863"/>
                                  <a:pt x="16909" y="102120"/>
                                </a:cubicBezTo>
                                <a:cubicBezTo>
                                  <a:pt x="23839" y="108205"/>
                                  <a:pt x="31280" y="111420"/>
                                  <a:pt x="39225" y="111420"/>
                                </a:cubicBezTo>
                                <a:cubicBezTo>
                                  <a:pt x="45482" y="111420"/>
                                  <a:pt x="50386" y="109727"/>
                                  <a:pt x="54104" y="106347"/>
                                </a:cubicBezTo>
                                <a:cubicBezTo>
                                  <a:pt x="57654" y="102963"/>
                                  <a:pt x="59515" y="99075"/>
                                  <a:pt x="59515" y="94679"/>
                                </a:cubicBezTo>
                                <a:cubicBezTo>
                                  <a:pt x="59515" y="91976"/>
                                  <a:pt x="58838" y="89438"/>
                                  <a:pt x="57485" y="86903"/>
                                </a:cubicBezTo>
                                <a:cubicBezTo>
                                  <a:pt x="55965" y="84534"/>
                                  <a:pt x="53935" y="82169"/>
                                  <a:pt x="51063" y="79969"/>
                                </a:cubicBezTo>
                                <a:cubicBezTo>
                                  <a:pt x="48186" y="77605"/>
                                  <a:pt x="43114" y="74728"/>
                                  <a:pt x="35846" y="71178"/>
                                </a:cubicBezTo>
                                <a:cubicBezTo>
                                  <a:pt x="25531" y="66274"/>
                                  <a:pt x="18259" y="61879"/>
                                  <a:pt x="13863" y="58330"/>
                                </a:cubicBezTo>
                                <a:cubicBezTo>
                                  <a:pt x="9468" y="54946"/>
                                  <a:pt x="5918" y="50888"/>
                                  <a:pt x="3550" y="46662"/>
                                </a:cubicBezTo>
                                <a:cubicBezTo>
                                  <a:pt x="1185" y="42266"/>
                                  <a:pt x="0" y="37363"/>
                                  <a:pt x="0" y="32290"/>
                                </a:cubicBezTo>
                                <a:cubicBezTo>
                                  <a:pt x="0" y="23331"/>
                                  <a:pt x="3214" y="15720"/>
                                  <a:pt x="9807" y="9468"/>
                                </a:cubicBezTo>
                                <a:cubicBezTo>
                                  <a:pt x="16402" y="3042"/>
                                  <a:pt x="24685" y="0"/>
                                  <a:pt x="3466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8" name="Shape 203"/>
                        <wps:cNvSpPr/>
                        <wps:spPr>
                          <a:xfrm>
                            <a:off x="4428049" y="1381737"/>
                            <a:ext cx="61712" cy="1118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12" h="111837">
                                <a:moveTo>
                                  <a:pt x="0" y="0"/>
                                </a:moveTo>
                                <a:lnTo>
                                  <a:pt x="10842" y="417"/>
                                </a:lnTo>
                                <a:cubicBezTo>
                                  <a:pt x="15808" y="881"/>
                                  <a:pt x="19866" y="1600"/>
                                  <a:pt x="22995" y="2613"/>
                                </a:cubicBezTo>
                                <a:cubicBezTo>
                                  <a:pt x="29249" y="4475"/>
                                  <a:pt x="34321" y="7855"/>
                                  <a:pt x="38378" y="12927"/>
                                </a:cubicBezTo>
                                <a:cubicBezTo>
                                  <a:pt x="42270" y="17999"/>
                                  <a:pt x="44295" y="23919"/>
                                  <a:pt x="44295" y="30683"/>
                                </a:cubicBezTo>
                                <a:cubicBezTo>
                                  <a:pt x="44295" y="38966"/>
                                  <a:pt x="41254" y="45731"/>
                                  <a:pt x="35336" y="51137"/>
                                </a:cubicBezTo>
                                <a:cubicBezTo>
                                  <a:pt x="31617" y="54690"/>
                                  <a:pt x="26206" y="57226"/>
                                  <a:pt x="19441" y="58917"/>
                                </a:cubicBezTo>
                                <a:lnTo>
                                  <a:pt x="46326" y="96790"/>
                                </a:lnTo>
                                <a:cubicBezTo>
                                  <a:pt x="49876" y="101692"/>
                                  <a:pt x="52415" y="104735"/>
                                  <a:pt x="53765" y="105919"/>
                                </a:cubicBezTo>
                                <a:cubicBezTo>
                                  <a:pt x="56133" y="107610"/>
                                  <a:pt x="58667" y="108627"/>
                                  <a:pt x="61712" y="108796"/>
                                </a:cubicBezTo>
                                <a:lnTo>
                                  <a:pt x="61712" y="111837"/>
                                </a:lnTo>
                                <a:lnTo>
                                  <a:pt x="26376" y="111837"/>
                                </a:lnTo>
                                <a:lnTo>
                                  <a:pt x="0" y="74442"/>
                                </a:lnTo>
                                <a:lnTo>
                                  <a:pt x="0" y="53407"/>
                                </a:lnTo>
                                <a:lnTo>
                                  <a:pt x="4901" y="52830"/>
                                </a:lnTo>
                                <a:cubicBezTo>
                                  <a:pt x="8620" y="51308"/>
                                  <a:pt x="11666" y="48772"/>
                                  <a:pt x="13861" y="45223"/>
                                </a:cubicBezTo>
                                <a:cubicBezTo>
                                  <a:pt x="16061" y="41501"/>
                                  <a:pt x="17077" y="36768"/>
                                  <a:pt x="17077" y="30852"/>
                                </a:cubicBezTo>
                                <a:cubicBezTo>
                                  <a:pt x="17077" y="22396"/>
                                  <a:pt x="15046" y="16142"/>
                                  <a:pt x="11159" y="12081"/>
                                </a:cubicBezTo>
                                <a:lnTo>
                                  <a:pt x="0" y="85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09" name="Shape 204"/>
                        <wps:cNvSpPr/>
                        <wps:spPr>
                          <a:xfrm>
                            <a:off x="4494496" y="1379447"/>
                            <a:ext cx="59514" cy="1165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14" h="116599">
                                <a:moveTo>
                                  <a:pt x="58838" y="677"/>
                                </a:moveTo>
                                <a:lnTo>
                                  <a:pt x="59514" y="772"/>
                                </a:lnTo>
                                <a:lnTo>
                                  <a:pt x="59514" y="6017"/>
                                </a:lnTo>
                                <a:lnTo>
                                  <a:pt x="46263" y="9851"/>
                                </a:lnTo>
                                <a:cubicBezTo>
                                  <a:pt x="42352" y="12472"/>
                                  <a:pt x="39055" y="16402"/>
                                  <a:pt x="36349" y="21644"/>
                                </a:cubicBezTo>
                                <a:cubicBezTo>
                                  <a:pt x="31953" y="30097"/>
                                  <a:pt x="29757" y="42441"/>
                                  <a:pt x="29757" y="58500"/>
                                </a:cubicBezTo>
                                <a:cubicBezTo>
                                  <a:pt x="29757" y="77606"/>
                                  <a:pt x="33138" y="91642"/>
                                  <a:pt x="39898" y="100772"/>
                                </a:cubicBezTo>
                                <a:cubicBezTo>
                                  <a:pt x="42268" y="103983"/>
                                  <a:pt x="45100" y="106392"/>
                                  <a:pt x="48397" y="107999"/>
                                </a:cubicBezTo>
                                <a:lnTo>
                                  <a:pt x="59514" y="110373"/>
                                </a:lnTo>
                                <a:lnTo>
                                  <a:pt x="59514" y="116599"/>
                                </a:lnTo>
                                <a:lnTo>
                                  <a:pt x="33075" y="111570"/>
                                </a:lnTo>
                                <a:cubicBezTo>
                                  <a:pt x="25276" y="108168"/>
                                  <a:pt x="18598" y="103055"/>
                                  <a:pt x="13018" y="96208"/>
                                </a:cubicBezTo>
                                <a:cubicBezTo>
                                  <a:pt x="4395" y="85386"/>
                                  <a:pt x="0" y="72706"/>
                                  <a:pt x="0" y="57827"/>
                                </a:cubicBezTo>
                                <a:cubicBezTo>
                                  <a:pt x="0" y="41256"/>
                                  <a:pt x="5749" y="27393"/>
                                  <a:pt x="17075" y="16233"/>
                                </a:cubicBezTo>
                                <a:cubicBezTo>
                                  <a:pt x="28404" y="5243"/>
                                  <a:pt x="42268" y="0"/>
                                  <a:pt x="58838" y="6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10" name="Shape 205"/>
                        <wps:cNvSpPr/>
                        <wps:spPr>
                          <a:xfrm>
                            <a:off x="4554009" y="1380219"/>
                            <a:ext cx="59513" cy="115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13" h="115890">
                                <a:moveTo>
                                  <a:pt x="0" y="0"/>
                                </a:moveTo>
                                <a:lnTo>
                                  <a:pt x="23522" y="3308"/>
                                </a:lnTo>
                                <a:cubicBezTo>
                                  <a:pt x="30771" y="5907"/>
                                  <a:pt x="37197" y="9966"/>
                                  <a:pt x="42777" y="15461"/>
                                </a:cubicBezTo>
                                <a:cubicBezTo>
                                  <a:pt x="53933" y="26620"/>
                                  <a:pt x="59513" y="40315"/>
                                  <a:pt x="59513" y="57055"/>
                                </a:cubicBezTo>
                                <a:cubicBezTo>
                                  <a:pt x="59513" y="71088"/>
                                  <a:pt x="55287" y="83598"/>
                                  <a:pt x="47003" y="94419"/>
                                </a:cubicBezTo>
                                <a:cubicBezTo>
                                  <a:pt x="36012" y="108791"/>
                                  <a:pt x="20457" y="115890"/>
                                  <a:pt x="336" y="115890"/>
                                </a:cubicBezTo>
                                <a:lnTo>
                                  <a:pt x="0" y="115826"/>
                                </a:lnTo>
                                <a:lnTo>
                                  <a:pt x="0" y="109600"/>
                                </a:lnTo>
                                <a:lnTo>
                                  <a:pt x="167" y="109636"/>
                                </a:lnTo>
                                <a:cubicBezTo>
                                  <a:pt x="5747" y="109636"/>
                                  <a:pt x="10481" y="108283"/>
                                  <a:pt x="14372" y="105580"/>
                                </a:cubicBezTo>
                                <a:cubicBezTo>
                                  <a:pt x="19276" y="102027"/>
                                  <a:pt x="22994" y="96281"/>
                                  <a:pt x="25698" y="88670"/>
                                </a:cubicBezTo>
                                <a:cubicBezTo>
                                  <a:pt x="28406" y="80894"/>
                                  <a:pt x="29756" y="70749"/>
                                  <a:pt x="29756" y="58405"/>
                                </a:cubicBezTo>
                                <a:cubicBezTo>
                                  <a:pt x="29756" y="43695"/>
                                  <a:pt x="28406" y="32539"/>
                                  <a:pt x="25698" y="25266"/>
                                </a:cubicBezTo>
                                <a:cubicBezTo>
                                  <a:pt x="22825" y="17830"/>
                                  <a:pt x="19276" y="12757"/>
                                  <a:pt x="15046" y="9711"/>
                                </a:cubicBezTo>
                                <a:cubicBezTo>
                                  <a:pt x="10819" y="6670"/>
                                  <a:pt x="5917" y="5147"/>
                                  <a:pt x="336" y="5147"/>
                                </a:cubicBezTo>
                                <a:lnTo>
                                  <a:pt x="0" y="524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11" name="Shape 206"/>
                        <wps:cNvSpPr/>
                        <wps:spPr>
                          <a:xfrm>
                            <a:off x="4628401" y="1378945"/>
                            <a:ext cx="78452" cy="117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452" h="117165">
                                <a:moveTo>
                                  <a:pt x="34661" y="0"/>
                                </a:moveTo>
                                <a:cubicBezTo>
                                  <a:pt x="38210" y="0"/>
                                  <a:pt x="41764" y="333"/>
                                  <a:pt x="45145" y="1350"/>
                                </a:cubicBezTo>
                                <a:cubicBezTo>
                                  <a:pt x="47849" y="2025"/>
                                  <a:pt x="50894" y="3210"/>
                                  <a:pt x="54613" y="4902"/>
                                </a:cubicBezTo>
                                <a:cubicBezTo>
                                  <a:pt x="58331" y="6760"/>
                                  <a:pt x="61039" y="7606"/>
                                  <a:pt x="62389" y="7606"/>
                                </a:cubicBezTo>
                                <a:cubicBezTo>
                                  <a:pt x="63912" y="7606"/>
                                  <a:pt x="65096" y="7099"/>
                                  <a:pt x="65772" y="6252"/>
                                </a:cubicBezTo>
                                <a:cubicBezTo>
                                  <a:pt x="66619" y="5406"/>
                                  <a:pt x="67461" y="3379"/>
                                  <a:pt x="68138" y="0"/>
                                </a:cubicBezTo>
                                <a:lnTo>
                                  <a:pt x="70676" y="0"/>
                                </a:lnTo>
                                <a:lnTo>
                                  <a:pt x="71522" y="37363"/>
                                </a:lnTo>
                                <a:lnTo>
                                  <a:pt x="68138" y="37363"/>
                                </a:lnTo>
                                <a:cubicBezTo>
                                  <a:pt x="66619" y="28064"/>
                                  <a:pt x="62558" y="20455"/>
                                  <a:pt x="56304" y="14708"/>
                                </a:cubicBezTo>
                                <a:cubicBezTo>
                                  <a:pt x="50048" y="9128"/>
                                  <a:pt x="43283" y="6252"/>
                                  <a:pt x="36015" y="6252"/>
                                </a:cubicBezTo>
                                <a:cubicBezTo>
                                  <a:pt x="30436" y="6252"/>
                                  <a:pt x="26039" y="7775"/>
                                  <a:pt x="22659" y="10817"/>
                                </a:cubicBezTo>
                                <a:cubicBezTo>
                                  <a:pt x="19444" y="13694"/>
                                  <a:pt x="17756" y="17244"/>
                                  <a:pt x="17756" y="21131"/>
                                </a:cubicBezTo>
                                <a:cubicBezTo>
                                  <a:pt x="17756" y="23499"/>
                                  <a:pt x="18429" y="25695"/>
                                  <a:pt x="19444" y="27726"/>
                                </a:cubicBezTo>
                                <a:cubicBezTo>
                                  <a:pt x="21137" y="30261"/>
                                  <a:pt x="23670" y="32799"/>
                                  <a:pt x="27224" y="35334"/>
                                </a:cubicBezTo>
                                <a:cubicBezTo>
                                  <a:pt x="29759" y="37194"/>
                                  <a:pt x="35846" y="40406"/>
                                  <a:pt x="45145" y="44970"/>
                                </a:cubicBezTo>
                                <a:cubicBezTo>
                                  <a:pt x="58331" y="51397"/>
                                  <a:pt x="67122" y="57483"/>
                                  <a:pt x="71688" y="63233"/>
                                </a:cubicBezTo>
                                <a:cubicBezTo>
                                  <a:pt x="76256" y="68979"/>
                                  <a:pt x="78452" y="75574"/>
                                  <a:pt x="78452" y="82845"/>
                                </a:cubicBezTo>
                                <a:cubicBezTo>
                                  <a:pt x="78452" y="92314"/>
                                  <a:pt x="74733" y="100258"/>
                                  <a:pt x="67461" y="107024"/>
                                </a:cubicBezTo>
                                <a:cubicBezTo>
                                  <a:pt x="60193" y="113784"/>
                                  <a:pt x="50894" y="117165"/>
                                  <a:pt x="39733" y="117165"/>
                                </a:cubicBezTo>
                                <a:cubicBezTo>
                                  <a:pt x="36184" y="117165"/>
                                  <a:pt x="32800" y="116829"/>
                                  <a:pt x="29759" y="116153"/>
                                </a:cubicBezTo>
                                <a:cubicBezTo>
                                  <a:pt x="26547" y="115477"/>
                                  <a:pt x="22659" y="113953"/>
                                  <a:pt x="17925" y="112096"/>
                                </a:cubicBezTo>
                                <a:cubicBezTo>
                                  <a:pt x="15218" y="110911"/>
                                  <a:pt x="13021" y="110403"/>
                                  <a:pt x="11330" y="110403"/>
                                </a:cubicBezTo>
                                <a:cubicBezTo>
                                  <a:pt x="9807" y="110403"/>
                                  <a:pt x="8453" y="110911"/>
                                  <a:pt x="6765" y="112096"/>
                                </a:cubicBezTo>
                                <a:cubicBezTo>
                                  <a:pt x="5243" y="113107"/>
                                  <a:pt x="3889" y="114969"/>
                                  <a:pt x="2877" y="117165"/>
                                </a:cubicBezTo>
                                <a:lnTo>
                                  <a:pt x="0" y="117165"/>
                                </a:lnTo>
                                <a:lnTo>
                                  <a:pt x="0" y="74897"/>
                                </a:lnTo>
                                <a:lnTo>
                                  <a:pt x="2877" y="74897"/>
                                </a:lnTo>
                                <a:cubicBezTo>
                                  <a:pt x="5243" y="86734"/>
                                  <a:pt x="9976" y="95863"/>
                                  <a:pt x="16910" y="102120"/>
                                </a:cubicBezTo>
                                <a:cubicBezTo>
                                  <a:pt x="23839" y="108205"/>
                                  <a:pt x="31281" y="111420"/>
                                  <a:pt x="39227" y="111420"/>
                                </a:cubicBezTo>
                                <a:cubicBezTo>
                                  <a:pt x="45482" y="111420"/>
                                  <a:pt x="50386" y="109727"/>
                                  <a:pt x="54105" y="106347"/>
                                </a:cubicBezTo>
                                <a:cubicBezTo>
                                  <a:pt x="57654" y="102963"/>
                                  <a:pt x="59516" y="99075"/>
                                  <a:pt x="59516" y="94679"/>
                                </a:cubicBezTo>
                                <a:cubicBezTo>
                                  <a:pt x="59516" y="91976"/>
                                  <a:pt x="58839" y="89438"/>
                                  <a:pt x="57485" y="86903"/>
                                </a:cubicBezTo>
                                <a:cubicBezTo>
                                  <a:pt x="55966" y="84534"/>
                                  <a:pt x="53936" y="82169"/>
                                  <a:pt x="51063" y="79969"/>
                                </a:cubicBezTo>
                                <a:cubicBezTo>
                                  <a:pt x="48187" y="77605"/>
                                  <a:pt x="43114" y="74728"/>
                                  <a:pt x="35846" y="71178"/>
                                </a:cubicBezTo>
                                <a:cubicBezTo>
                                  <a:pt x="25532" y="66274"/>
                                  <a:pt x="18260" y="61879"/>
                                  <a:pt x="13865" y="58330"/>
                                </a:cubicBezTo>
                                <a:cubicBezTo>
                                  <a:pt x="9469" y="54946"/>
                                  <a:pt x="5920" y="50888"/>
                                  <a:pt x="3550" y="46662"/>
                                </a:cubicBezTo>
                                <a:cubicBezTo>
                                  <a:pt x="1185" y="42266"/>
                                  <a:pt x="0" y="37363"/>
                                  <a:pt x="0" y="32290"/>
                                </a:cubicBezTo>
                                <a:cubicBezTo>
                                  <a:pt x="0" y="23331"/>
                                  <a:pt x="3216" y="15720"/>
                                  <a:pt x="9807" y="9468"/>
                                </a:cubicBezTo>
                                <a:cubicBezTo>
                                  <a:pt x="16402" y="3042"/>
                                  <a:pt x="24686" y="0"/>
                                  <a:pt x="3466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12" name="Rectangle 1112"/>
                        <wps:cNvSpPr/>
                        <wps:spPr>
                          <a:xfrm>
                            <a:off x="2779434" y="1112204"/>
                            <a:ext cx="1174255" cy="2308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40328" w:rsidRDefault="00A40328" w:rsidP="00A40328"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color w:val="003775"/>
                                  <w:sz w:val="29"/>
                                </w:rPr>
                                <w:t>HACIENDA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o 19" o:spid="_x0000_s1032" style="width:360.75pt;height:102.8pt;mso-position-horizontal-relative:char;mso-position-vertical-relative:line" coordsize="47068,14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">
                <v:shape id="Shape 6" o:spid="_x0000_s1033" style="position:absolute;top:5992;width:190;height:306;visibility:visible;mso-wrap-style:square;v-text-anchor:top" coordsize="19048,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" path="m15714,r108,1422c11934,2401,8889,4291,6689,7110,4493,9937,3514,12878,3744,15937v180,2377,954,4205,2329,5483c7435,22716,8946,23292,10584,23166v1044,-75,1951,-396,2736,-946c14350,21475,15347,20311,16298,18735r2750,-6170l19048,29229r-3205,1061c12082,30575,8769,29441,5914,26878,3057,24322,1476,20948,1156,16747v-120,-1530,-51,-3031,208,-4493c1566,11139,1976,9770,2604,8151,3230,6524,3520,5407,3467,4778,3424,4170,3212,3712,2819,3394,2419,3074,1509,2811,83,2621l,1552,15714,xe" fillcolor="#00317b" stroked="f" strokeweight="0">
                  <v:stroke miterlimit="83231f" joinstyle="miter"/>
                  <v:path arrowok="t" textboxrect="0,0,19048,30575"/>
                </v:shape>
                <v:shape id="Shape 7" o:spid="_x0000_s1034" style="position:absolute;left:1;top:5637;width:189;height:244;visibility:visible;mso-wrap-style:square;v-text-anchor:top" coordsize="18861,24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" path="m620,l1833,29r-28,1227c1754,3102,1916,4366,2290,5064v364,699,889,1203,1559,1505c4522,6887,6218,7069,8940,7138r9921,252l18861,18749,8655,18492v-2747,-71,-4453,41,-5129,322c2852,19104,2305,19604,1880,20342v-411,742,-638,2104,-666,4101l,24414,620,xe" fillcolor="#00317b" stroked="f" strokeweight="0">
                  <v:stroke miterlimit="83231f" joinstyle="miter"/>
                  <v:path arrowok="t" textboxrect="0,0,18861,24443"/>
                </v:shape>
                <v:shape id="Shape 8" o:spid="_x0000_s1035" style="position:absolute;left:10;top:5395;width:180;height:164;visibility:visible;mso-wrap-style:square;v-text-anchor:top" coordsize="18039,16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" path="m410,l1627,28r-29,975c1566,2325,1814,3422,2329,4319v511,896,1303,1556,2373,1980c5447,6617,6789,6803,8740,6850r9299,237l18039,10014,8665,9776v-2131,-49,-3673,137,-4587,551c3150,10745,2509,11288,2131,11958v-561,1033,-871,2502,-918,4417l,16347,410,xe" fillcolor="#00317b" stroked="f" strokeweight="0">
                  <v:stroke miterlimit="83231f" joinstyle="miter"/>
                  <v:path arrowok="t" textboxrect="0,0,18039,16375"/>
                </v:shape>
                <v:shape id="Shape 9" o:spid="_x0000_s1036" style="position:absolute;left:29;top:4934;width:161;height:361;visibility:visible;mso-wrap-style:square;v-text-anchor:top" coordsize="16124,3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" path="m16124,r,10631l9623,11373c7747,12597,6530,14729,5997,17727r-252,1423l16124,21001r,11099l9309,30882c6768,30429,5145,30299,4431,30497v-709,187,-1335,633,-1872,1347c2031,32560,1574,33974,1191,36109l,35894,3625,15579c4820,8885,6872,4296,9770,1812l16124,xe" fillcolor="#00317b" stroked="f" strokeweight="0">
                  <v:stroke miterlimit="83231f" joinstyle="miter"/>
                  <v:path arrowok="t" textboxrect="0,0,16124,36109"/>
                </v:shape>
                <v:shape id="Shape 10" o:spid="_x0000_s1037" style="position:absolute;left:119;top:4570;width:71;height:254;visibility:visible;mso-wrap-style:square;v-text-anchor:top" coordsize="7131,25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" path="m7131,r,20358l5702,20021v-853,-7,-1577,230,-2174,716c2657,21406,2008,22472,1591,23948r-425,1501l,25119,7131,xe" fillcolor="#00317b" stroked="f" strokeweight="0">
                  <v:stroke miterlimit="83231f" joinstyle="miter"/>
                  <v:path arrowok="t" textboxrect="0,0,7131,25449"/>
                </v:shape>
                <v:shape id="Shape 11" o:spid="_x0000_s1038" style="position:absolute;left:190;top:5945;width:299;height:340;visibility:visible;mso-wrap-style:square;v-text-anchor:top" coordsize="29868,33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" path="m15635,298c19577,,23076,1281,26146,4144r3722,8226l29868,24776r-31,119c29462,26046,29304,26979,29358,27703r510,1118l29868,32451,14767,33600r-98,-1211c19591,30990,23263,28728,25664,25617v2401,-3120,3481,-6353,3226,-9719c28691,13295,27820,11275,26291,9835,24761,8403,23065,7755,21178,7898v-1101,83,-2159,465,-3157,1138c17020,9706,16099,10671,15242,11956v-842,1281,-1904,3510,-3179,6689c10292,23102,8719,26323,7383,28311,6041,30291,4489,31853,2733,33001l,33906,,17241,753,15553c3035,9813,5313,5893,7582,3787,9842,1696,12528,536,15635,298xe" fillcolor="#00317b" stroked="f" strokeweight="0">
                  <v:stroke miterlimit="83231f" joinstyle="miter"/>
                  <v:path arrowok="t" textboxrect="0,0,29868,33906"/>
                </v:shape>
                <v:shape id="Shape 12" o:spid="_x0000_s1039" style="position:absolute;left:190;top:5466;width:299;height:363;visibility:visible;mso-wrap-style:square;v-text-anchor:top" coordsize="29868,3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" path="m,l8669,221v5558,139,9558,608,12002,1396c23130,2420,25340,4245,27341,7132r2527,10479l29868,20260r-1594,7987c26708,31253,24749,33355,22385,34546v-2355,1193,-5497,1746,-9421,1646l,35865,,24505r13237,336c17471,24945,20279,24697,21661,24099v1397,-605,2552,-1627,3506,-3067c26111,19592,26607,17745,26665,15524v68,-2559,-450,-4756,-1559,-6578c23998,7118,22449,5736,20448,4792,18446,3849,14936,3309,9915,3179l,2928,,xe" fillcolor="#00317b" stroked="f" strokeweight="0">
                  <v:stroke miterlimit="83231f" joinstyle="miter"/>
                  <v:path arrowok="t" textboxrect="0,0,29868,36292"/>
                </v:shape>
                <v:shape id="Shape 13" o:spid="_x0000_s1040" style="position:absolute;left:190;top:4924;width:299;height:451;visibility:visible;mso-wrap-style:square;v-text-anchor:top" coordsize="29868,45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" path="m3369,v3035,541,5458,1940,7280,4216c12467,6473,13468,9320,13662,12770v155,2311,-245,6120,-1192,11418l25408,26500r4460,353l29868,45070r-575,-102c29678,42811,29739,41311,29466,40479v-263,-847,-691,-1480,-1281,-1904c27598,38146,26028,37708,23490,37257l,33060,,21962r9799,1747c9983,22958,10105,22389,10181,22004v501,-2804,50,-5120,-1343,-6931c7444,13267,5003,12042,1508,11419l,11592,,961,3369,xe" fillcolor="#00317b" stroked="f" strokeweight="0">
                  <v:stroke miterlimit="83231f" joinstyle="miter"/>
                  <v:path arrowok="t" textboxrect="0,0,29868,45070"/>
                </v:shape>
                <v:shape id="Shape 14" o:spid="_x0000_s1041" style="position:absolute;left:190;top:4440;width:299;height:417;visibility:visible;mso-wrap-style:square;v-text-anchor:top" coordsize="29868,41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" path="m3675,l17140,3826r-375,1303c13288,4835,10670,5083,8906,5845,7146,6605,5623,7955,4338,9903v-756,1134,-1627,3409,-2596,6844l392,21492r18551,5267l19202,25854v818,-2898,512,-5248,-928,-7070c16830,16981,14404,15382,10976,14026r371,-1304l29868,17982r,2732l27957,20682v-1907,398,-3304,1079,-4201,2058c22860,23727,22104,25305,21484,27481r8384,2379l29868,41666,2444,33879,,33303,,12944,3675,xe" fillcolor="#00317b" stroked="f" strokeweight="0">
                  <v:stroke miterlimit="83231f" joinstyle="miter"/>
                  <v:path arrowok="t" textboxrect="0,0,29868,41666"/>
                </v:shape>
                <v:shape id="Shape 15" o:spid="_x0000_s1042" style="position:absolute;left:283;top:3958;width:206;height:364;visibility:visible;mso-wrap-style:square;v-text-anchor:top" coordsize="20591,36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" path="m20591,r,9913l16913,9483v-2261,834,-4158,2951,-5703,6368l9670,19257r10921,4939l20591,36346,10188,31644c7851,30585,6328,30067,5594,30085v-730,14,-1436,302,-2119,857c2786,31511,1994,32771,1105,34746l,34246,9058,14202c11412,8981,13492,5339,15315,3251l20591,xe" fillcolor="#00317b" stroked="f" strokeweight="0">
                  <v:stroke miterlimit="83231f" joinstyle="miter"/>
                  <v:path arrowok="t" textboxrect="0,0,20591,36346"/>
                </v:shape>
                <v:shape id="Shape 16" o:spid="_x0000_s1043" style="position:absolute;left:489;top:6234;width:27;height:36;visibility:visible;mso-wrap-style:square;v-text-anchor:top" coordsize="2701,3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" path="m,l336,738v526,641,1278,1134,2272,1474l2701,3424,,3630,,xe" fillcolor="#00317b" stroked="f" strokeweight="0">
                  <v:stroke miterlimit="83231f" joinstyle="miter"/>
                  <v:path arrowok="t" textboxrect="0,0,2701,3630"/>
                </v:shape>
                <v:shape id="Shape 17" o:spid="_x0000_s1044" style="position:absolute;left:489;top:6069;width:15;height:124;visibility:visible;mso-wrap-style:square;v-text-anchor:top" coordsize="1542,12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" path="m,l1431,3164v111,1482,67,2909,-133,4245l,12406,,xe" fillcolor="#00317b" stroked="f" strokeweight="0">
                  <v:stroke miterlimit="83231f" joinstyle="miter"/>
                  <v:path arrowok="t" textboxrect="0,0,1542,12406"/>
                </v:shape>
                <v:shape id="Shape 18" o:spid="_x0000_s1045" style="position:absolute;left:489;top:5642;width:3;height:26;visibility:visible;mso-wrap-style:square;v-text-anchor:top" coordsize="289,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" path="m,l289,1200,,2650,,xe" fillcolor="#00317b" stroked="f" strokeweight="0">
                  <v:stroke miterlimit="83231f" joinstyle="miter"/>
                  <v:path arrowok="t" textboxrect="0,0,289,2650"/>
                </v:shape>
                <v:shape id="Shape 19" o:spid="_x0000_s1046" style="position:absolute;left:489;top:5137;width:48;height:239;visibility:visible;mso-wrap-style:square;v-text-anchor:top" coordsize="4851,2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" path="m3655,l4851,216,621,23908,,23797,,5581r415,33c1125,5425,1751,4969,2295,4245,2820,3528,3278,2110,3655,xe" fillcolor="#00317b" stroked="f" strokeweight="0">
                  <v:stroke miterlimit="83231f" joinstyle="miter"/>
                  <v:path arrowok="t" textboxrect="0,0,4851,23908"/>
                </v:shape>
                <v:shape id="Shape 20" o:spid="_x0000_s1047" style="position:absolute;left:489;top:4620;width:53;height:28;visibility:visible;mso-wrap-style:square;v-text-anchor:top" coordsize="5319,2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" path="m,l5319,1511,4948,2815,,2732,,xe" fillcolor="#00317b" stroked="f" strokeweight="0">
                  <v:stroke miterlimit="83231f" joinstyle="miter"/>
                  <v:path arrowok="t" textboxrect="0,0,5319,2815"/>
                </v:shape>
                <v:shape id="Shape 21" o:spid="_x0000_s1048" style="position:absolute;left:489;top:4496;width:197;height:454;visibility:visible;mso-wrap-style:square;v-text-anchor:top" coordsize="19711,45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" path="m5830,l19711,6155,8548,45464,7381,45136r429,-1501c8181,42318,8242,41180,8001,40248,7846,39574,7432,38977,6751,38444,6288,38052,4901,37523,2597,36871l,36133,,24327r4418,1254c6924,26295,8476,26622,9102,26567v620,-47,1191,-320,1711,-803c11335,25286,11784,24393,12151,23104r775,-2724c14127,16128,14117,12435,12885,9313,11658,6195,9192,3503,5477,1245l5830,xe" fillcolor="#00317b" stroked="f" strokeweight="0">
                  <v:stroke miterlimit="83231f" joinstyle="miter"/>
                  <v:path arrowok="t" textboxrect="0,0,19711,45464"/>
                </v:shape>
                <v:shape id="Shape 22" o:spid="_x0000_s1049" style="position:absolute;left:489;top:3943;width:435;height:553;visibility:visible;mso-wrap-style:square;v-text-anchor:top" coordsize="43529,55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" path="m1402,652c4037,,6658,266,9271,1450v3179,1437,5296,3778,6343,7010c16277,10522,16335,13018,15795,15948l35080,12215v2491,-520,4107,-961,4831,-1328c40951,10314,41773,9457,42356,8337r1173,529l37387,22446,11446,27475r-1282,2830l22333,35809v2325,1052,3862,1573,4589,1552c27657,37354,28365,37059,29050,36504v687,-561,1476,-1825,2368,-3799l32527,33206,22555,55266r-1109,-500c22347,52769,22779,51333,22728,50461v-46,-883,-309,-1605,-770,-2152c21493,47747,20096,46947,17779,45896l,37861,,25711r7889,3568l8706,27464v1336,-2948,2063,-5285,2197,-6992c11021,18771,10564,17176,9541,15706,8523,14238,6877,12988,4624,11970l,11429,,1516,1402,652xe" fillcolor="#00317b" stroked="f" strokeweight="0">
                  <v:stroke miterlimit="83231f" joinstyle="miter"/>
                  <v:path arrowok="t" textboxrect="0,0,43529,55266"/>
                </v:shape>
                <v:shape id="Shape 23" o:spid="_x0000_s1050" style="position:absolute;left:537;top:3566;width:532;height:463;visibility:visible;mso-wrap-style:square;v-text-anchor:top" coordsize="53165,46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" path="m13302,r1022,648l13482,1965v-730,1142,-1112,2199,-1155,3165c12287,5810,12503,6513,12986,7235v338,512,1511,1415,3524,2712l42783,26787v2056,1318,3409,2031,4065,2138c47506,29019,48230,28879,49028,28472v811,-400,1564,-1160,2272,-2260l52142,24897r1023,656l39863,46296r-1019,-658l39684,44331v741,-1156,1130,-2222,1166,-3187c40897,40453,40677,39761,40176,39060v-335,-512,-1504,-1418,-3516,-2711l10380,19505c8327,18186,6974,17474,6326,17356v-648,-108,-1379,35,-2174,445c3341,18202,2586,18957,1866,20080r-840,1318l,20739,13302,xe" fillcolor="#00317b" stroked="f" strokeweight="0">
                  <v:stroke miterlimit="83231f" joinstyle="miter"/>
                  <v:path arrowok="t" textboxrect="0,0,53165,46296"/>
                </v:shape>
                <v:shape id="Shape 24" o:spid="_x0000_s1051" style="position:absolute;left:705;top:3117;width:644;height:677;visibility:visible;mso-wrap-style:square;v-text-anchor:top" coordsize="64437,67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" path="m30204,r950,752c30126,2487,29557,3750,29449,4543v-90,788,100,1623,590,2505c30532,7927,31670,9058,33438,10447l64437,34808r-731,925l12925,36472,36660,55127v2152,1691,3995,2351,5526,1965c43712,56707,44980,55869,45973,54605r691,-883l47617,54476,37203,67727r-955,-750c37847,64901,38546,63150,38351,61682v-198,-1461,-1285,-2970,-3282,-4532l8741,36457r-1573,18c5537,36468,4328,36640,3536,36996v-793,350,-1653,1085,-2578,2186l,38433,10364,25247r37473,-213l31847,12467c29592,10699,27828,9823,26521,9845v-1767,33,-3441,1106,-5029,3208l20535,12298,30204,xe" fillcolor="#00317b" stroked="f" strokeweight="0">
                  <v:stroke miterlimit="83231f" joinstyle="miter"/>
                  <v:path arrowok="t" textboxrect="0,0,64437,67727"/>
                </v:shape>
                <v:shape id="Shape 25" o:spid="_x0000_s1052" style="position:absolute;left:1081;top:2741;width:569;height:575;visibility:visible;mso-wrap-style:square;v-text-anchor:top" coordsize="56920,57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" path="m30759,r8819,9256l38701,10094c36119,8471,34064,7502,32523,7200v-1552,-317,-3161,-194,-4832,349c26763,7851,25495,8766,23898,10296r-2586,2459l46542,39226v1684,1764,2829,2775,3438,3035c50592,42520,51336,42545,52201,42351v881,-202,1796,-756,2761,-1681l56084,39604r836,879l39086,57482r-839,-875l39378,55530v979,-933,1597,-1872,1868,-2801c41444,52078,41405,51344,41101,50529v-201,-579,-1127,-1734,-2779,-3470l13090,20596r-2480,2365c8316,25143,7125,27224,7009,29185v-157,2751,775,5562,2798,8453l8824,38577,,29326,30759,xe" fillcolor="#00317b" stroked="f" strokeweight="0">
                  <v:stroke miterlimit="83231f" joinstyle="miter"/>
                  <v:path arrowok="t" textboxrect="0,0,56920,57482"/>
                </v:shape>
                <v:shape id="Shape 26" o:spid="_x0000_s1053" style="position:absolute;left:1468;top:2437;width:607;height:615;visibility:visible;mso-wrap-style:square;v-text-anchor:top" coordsize="60743,61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" path="m32245,r8111,11409l39251,12194c36720,9789,34524,8341,32671,7834v-1851,-511,-3885,-410,-6103,310c25268,8554,23166,9789,20254,11854r-4014,2859l27414,30427r767,-544c30636,28135,31864,26112,31882,23792v4,-2317,-893,-5079,-2718,-8276l30273,14727,44633,34924r-1109,789c41739,33668,39967,32207,38246,31328v-1735,-886,-3250,-1225,-4564,-1019c32367,30514,30787,31273,28947,32579r7712,10848c38171,45551,39172,46779,39694,47123v514,350,1126,499,1843,448c42243,47520,43146,47106,44240,46333r2312,-1647c50152,42128,52448,39237,53442,36037v994,-3205,757,-6848,-734,-10934l53767,24350r6976,13486l27440,61520r-703,-986l28011,59627v1113,-791,1872,-1638,2265,-2516c30579,56485,30632,55761,30434,54925v-122,-604,-871,-1882,-2257,-3827l10091,25660c8842,23904,8028,22864,7643,22525v-663,-543,-1379,-806,-2149,-798c4399,21705,3226,22127,1970,23016l702,23922,,22933,32245,xe" fillcolor="#00317b" stroked="f" strokeweight="0">
                  <v:stroke miterlimit="83231f" joinstyle="miter"/>
                  <v:path arrowok="t" textboxrect="0,0,60743,61520"/>
                </v:shape>
                <v:shape id="Shape 27" o:spid="_x0000_s1054" style="position:absolute;left:1906;top:2125;width:601;height:645;visibility:visible;mso-wrap-style:square;v-text-anchor:top" coordsize="60044,64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" path="m43499,r553,1080c42393,2225,41349,3132,40917,3809v-410,681,-583,1519,-511,2523c40489,7333,41046,8838,42073,10840l60044,45928r-1047,541l12553,25905,26316,52772v1248,2438,2641,3805,4197,4097c32065,57158,33566,56923,34991,56193r998,-511l36547,56762,21542,64443r-551,-1076c23310,62150,24674,60847,25113,59432v428,-1407,69,-3228,-1087,-5486l8762,24145,7325,23502c5846,22813,4676,22464,3805,22454v-865,-12,-1948,290,-3255,903l,22281,14925,14630,49052,30111,39779,12013c38476,9461,37238,7927,36046,7402v-1624,-706,-3592,-432,-5914,810l29577,7128,43499,xe" fillcolor="#00317b" stroked="f" strokeweight="0">
                  <v:stroke miterlimit="83231f" joinstyle="miter"/>
                  <v:path arrowok="t" textboxrect="0,0,60044,64443"/>
                </v:shape>
                <v:shape id="Shape 28" o:spid="_x0000_s1055" style="position:absolute;left:2425;top:1991;width:306;height:533;visibility:visible;mso-wrap-style:square;v-text-anchor:top" coordsize="30530,53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" path="m30530,r,5652l26151,3507v-1823,-151,-4572,414,-8252,1688l29740,40180r790,1848l30530,48118,15180,53313r-388,-1152l16267,51660v1297,-435,2233,-979,2780,-1630c19597,49392,19925,48650,20011,47830v37,-525,-337,-1955,-1122,-4291l8881,13972c8100,11664,7488,10257,7056,9767,6613,9278,5958,8933,5079,8752,4197,8562,3132,8680,1868,9108l395,9609,,8460,20052,1671,30530,xe" fillcolor="#00317b" stroked="f" strokeweight="0">
                  <v:stroke miterlimit="83231f" joinstyle="miter"/>
                  <v:path arrowok="t" textboxrect="0,0,30530,53313"/>
                </v:shape>
                <v:shape id="Shape 29" o:spid="_x0000_s1056" style="position:absolute;left:4831;top:2074;width:244;height:285;visibility:visible;mso-wrap-style:square;v-text-anchor:top" coordsize="24419,28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" path="m24419,r,4237l17550,12429r6869,1949l24419,17053,15733,14585r-3241,3882c11441,19777,10779,20921,10502,21897v-367,1296,-120,2392,723,3298c11732,25721,13141,26420,15455,27275r-331,1168l,24152,335,22982v1696,211,3240,-91,4598,-909c6308,21249,8266,19308,10796,16238l24419,xe" fillcolor="#00317b" stroked="f" strokeweight="0">
                  <v:stroke miterlimit="83231f" joinstyle="miter"/>
                  <v:path arrowok="t" textboxrect="0,0,24419,28443"/>
                </v:shape>
                <v:shape id="Shape 30" o:spid="_x0000_s1057" style="position:absolute;left:2731;top:1986;width:237;height:486;visibility:visible;mso-wrap-style:square;v-text-anchor:top" coordsize="23771,4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" path="m3179,v4588,432,8522,2113,11809,5025c18278,7945,20686,11693,22231,16257v1065,3147,1540,6228,1430,9231c23537,28484,22976,31122,21961,33401v-1026,2272,-2415,4287,-4158,6044c16046,41209,13750,42890,10916,44490v-1256,716,-3330,1569,-6216,2544l,48625,,42535r628,1468c940,44359,1350,44572,1847,44655v706,129,1621,3,2751,-376c8281,43031,10679,40824,11770,37657,13267,33365,12814,27642,10398,20501,8446,14742,5991,10458,3010,7633l,6159,,507,3179,xe" fillcolor="#00317b" stroked="f" strokeweight="0">
                  <v:stroke miterlimit="83231f" joinstyle="miter"/>
                  <v:path arrowok="t" textboxrect="0,0,23771,48625"/>
                </v:shape>
                <v:shape id="Shape 31" o:spid="_x0000_s1058" style="position:absolute;left:2964;top:1808;width:505;height:550;visibility:visible;mso-wrap-style:square;v-text-anchor:top" coordsize="50465,5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" path="m38556,r3147,13636l40378,13946c38960,10754,37480,8583,35961,7406,34449,6228,32530,5544,30204,5361v-1360,-116,-3773,222,-7254,1029l18148,7496r4339,18788l23404,26074v2931,-676,4842,-2079,5745,-4222c30032,19717,30255,16819,29790,13161r1325,-298l36688,37008r-1325,306c34492,34736,33416,32717,32159,31248,30889,29769,29618,28877,28325,28566v-1296,-313,-3042,-216,-5245,295l26076,41825v583,2545,1044,4061,1397,4578c27810,46923,28325,47296,28998,47516v673,224,1671,188,2981,-114l34737,46768v4302,-994,7531,-2794,9674,-5374c46544,38812,47719,35356,47898,31014r1268,-295l50465,45846,10653,55037r-273,-1185l11899,53503v1332,-309,2354,-803,3055,-1462c15474,51581,15797,50929,15931,50080v118,-602,-84,-2070,-624,-4403l8292,15268c7805,13169,7449,11895,7223,11434,6815,10685,6257,10171,5545,9882,4536,9443,3294,9385,1793,9731l274,10080,,8899,38556,xe" fillcolor="#00317b" stroked="f" strokeweight="0">
                  <v:stroke miterlimit="83231f" joinstyle="miter"/>
                  <v:path arrowok="t" textboxrect="0,0,50465,55037"/>
                </v:shape>
                <v:shape id="Shape 32" o:spid="_x0000_s1059" style="position:absolute;left:4566;top:1803;width:326;height:509;visibility:visible;mso-wrap-style:square;v-text-anchor:top" coordsize="32577,50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" path="m8327,l32577,4335r-212,1195l30830,5253v-1336,-234,-2454,-184,-3361,151c26824,5624,26255,6091,25780,6815v-346,512,-734,1940,-1156,4295l19138,41836v-432,2401,-573,3923,-421,4569c18882,47044,19293,47665,19977,48247v677,595,1666,1001,2959,1232l24469,49748r-212,1199l,46617,212,45421r1538,274c3096,45936,4234,45886,5137,45551v655,-224,1210,-691,1668,-1422c7146,43622,7539,42196,7953,39837l13443,9115v428,-2405,569,-3927,428,-4568c13724,3903,13313,3287,12629,2704,11948,2113,10955,1703,9644,1474l8111,1195,8327,xe" fillcolor="#00317b" stroked="f" strokeweight="0">
                  <v:stroke miterlimit="83231f" joinstyle="miter"/>
                  <v:path arrowok="t" textboxrect="0,0,32577,50947"/>
                </v:shape>
                <v:shape id="Shape 33" o:spid="_x0000_s1060" style="position:absolute;left:4081;top:1756;width:469;height:500;visibility:visible;mso-wrap-style:square;v-text-anchor:top" coordsize="46923,49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" path="m28033,343v3316,255,6746,1241,10321,2955c40424,4306,41745,4821,42314,4868v749,57,1411,-167,1999,-674c44900,3694,45310,2851,45569,1677r1354,102l45673,18158r-1354,-100c43624,13680,41990,10238,39388,7733,36781,5235,33725,3856,30211,3586v-2930,-220,-5689,418,-8273,1925c19361,7024,17403,9104,16049,11765v-1721,3402,-2743,7246,-3075,11545c12654,27537,12898,31436,13687,34996v806,3542,2268,6303,4399,8247c20221,45195,23094,46310,26701,46585v2970,225,5727,-224,8291,-1329c37551,44136,40320,42105,43289,39132r-305,4061c40136,45753,37231,47552,34276,48582v-2956,1027,-6336,1389,-10160,1099c19083,49299,14699,47948,10955,45638,7211,43323,4409,40187,2588,36252,748,32303,,28199,324,23925,665,19429,2167,15242,4827,11386,7480,7532,10890,4636,15055,2711,19213,796,23537,,28033,343xe" fillcolor="#00317b" stroked="f" strokeweight="0">
                  <v:stroke miterlimit="83231f" joinstyle="miter"/>
                  <v:path arrowok="t" textboxrect="0,0,46923,49971"/>
                </v:shape>
                <v:shape id="Shape 34" o:spid="_x0000_s1061" style="position:absolute;left:3497;top:1749;width:488;height:509;visibility:visible;mso-wrap-style:square;v-text-anchor:top" coordsize="48826,50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" path="m48732,r94,1213c46850,1627,45532,2059,44881,2516v-648,465,-1131,1174,-1455,2129c43117,5602,43052,7203,43222,9447r2987,39311l45032,48844,10174,11912r2286,30103c12668,44741,13428,46544,14746,47416v1321,863,2793,1228,4395,1108l20260,48438r87,1213l3542,50929r-94,-1213c6062,49493,7823,48819,8777,47689v940,-1134,1313,-2955,1119,-5479l7358,8824,6281,7675c5188,6465,4244,5689,3442,5342,2653,5000,1530,4857,94,4921l,3708,16722,2437,42200,29913,40658,9640c40442,6782,39888,4892,38995,3942,37775,2663,35848,2153,33228,2398r-90,-1210l48732,xe" fillcolor="#00317b" stroked="f" strokeweight="0">
                  <v:stroke miterlimit="83231f" joinstyle="miter"/>
                  <v:path arrowok="t" textboxrect="0,0,48826,50929"/>
                </v:shape>
                <v:shape id="Shape 35" o:spid="_x0000_s1062" style="position:absolute;left:5457;top:2099;width:321;height:556;visibility:visible;mso-wrap-style:square;v-text-anchor:top" coordsize="32044,556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" path="m21585,l32044,5360r,13696l19562,43434v-893,1736,-1357,2855,-1386,3334c18137,47236,18270,47682,18551,48092v406,598,1130,1167,2188,1707c24202,51577,27454,51761,30488,50329r1556,-1776l32044,55673,24991,54483v-1386,-408,-3442,-1301,-6156,-2686l,42152,551,41065r1390,709c3157,42405,4197,42696,5043,42631v843,-47,1603,-331,2251,-838c7700,41450,8463,40187,9590,37991l23818,10217c24926,8043,25505,6628,25560,5969v43,-659,-166,-1368,-652,-2121c24436,3078,23605,2401,22417,1797l21031,1087,21585,xe" fillcolor="#00317b" stroked="f" strokeweight="0">
                  <v:stroke miterlimit="83231f" joinstyle="miter"/>
                  <v:path arrowok="t" textboxrect="0,0,32044,55673"/>
                </v:shape>
                <v:shape id="Shape 36" o:spid="_x0000_s1063" style="position:absolute;left:5075;top:1920;width:243;height:533;visibility:visible;mso-wrap-style:square;v-text-anchor:top" coordsize="24225,53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" path="m12942,r645,179l19404,42133v551,4018,1195,6640,1936,7852c21906,50914,22857,51620,24225,52127r-336,1167l1883,47048r335,-1171l3121,46134v1760,500,3082,604,3936,298c7646,46224,8042,45763,8233,45086v115,-410,180,-854,166,-1324c8407,43548,8317,42602,8115,40920l7243,34537,,32480,,29805r6869,1950l4486,14312,,19663,,15427,12942,xe" fillcolor="#00317b" stroked="f" strokeweight="0">
                  <v:stroke miterlimit="83231f" joinstyle="miter"/>
                  <v:path arrowok="t" textboxrect="0,0,24225,53294"/>
                </v:shape>
                <v:shape id="Shape 37" o:spid="_x0000_s1064" style="position:absolute;left:7564;top:5294;width:253;height:496;visibility:visible;mso-wrap-style:square;v-text-anchor:top" coordsize="25276,49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" path="m23498,r1778,574l25276,12671r-1109,-111c16132,13168,10293,15044,6664,18173,4130,20362,3000,23226,3269,26791v184,2395,918,4357,2192,5872c7099,34589,9599,36014,12931,36907r12345,709l25276,49615,11175,46073c4803,41894,1289,35568,641,27098,,18597,2372,11816,7762,6740,12028,2725,17269,474,23498,xe" fillcolor="#00317b" stroked="f" strokeweight="0">
                  <v:stroke miterlimit="83231f" joinstyle="miter"/>
                  <v:path arrowok="t" textboxrect="0,0,25276,49615"/>
                </v:shape>
                <v:shape id="Shape 38" o:spid="_x0000_s1065" style="position:absolute;left:7453;top:4778;width:364;height:512;visibility:visible;mso-wrap-style:square;v-text-anchor:top" coordsize="36375,5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" path="m36375,r,11361l27422,13428r449,1937c28595,18523,29433,20819,30359,22253v946,1432,2269,2421,3970,2968l36375,25219r,9910l33898,34668c32120,33429,30560,31479,29210,28822l16143,43481v-1671,1926,-2682,3258,-3039,3989c12621,48556,12492,49734,12705,50980r-1253,292l8100,36749,25682,17017r-695,-3027l11973,16996v-2484,569,-4028,1087,-4593,1548c6801,18990,6415,19657,6210,20510v-202,864,-68,2351,422,4456l5447,25243,,1653,1185,1375v493,2138,1026,3543,1594,4205c3348,6253,3993,6664,4688,6826v708,162,2315,-47,4795,-616l36375,xe" fillcolor="#00317b" stroked="f" strokeweight="0">
                  <v:stroke miterlimit="83231f" joinstyle="miter"/>
                  <v:path arrowok="t" textboxrect="0,0,36375,51272"/>
                </v:shape>
                <v:shape id="Shape 39" o:spid="_x0000_s1066" style="position:absolute;left:7331;top:4139;width:486;height:524;visibility:visible;mso-wrap-style:square;v-text-anchor:top" coordsize="48594,52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" path="m38412,r8960,22715l46242,23162r-450,-1138c45115,20307,44475,19206,43859,18706v-612,-501,-1285,-760,-2023,-779c41098,17899,39460,18392,36925,19393l15376,27885v-3946,1558,-6426,2884,-7466,3971c6855,32962,6193,34351,5875,36050v-305,1692,-43,3586,771,5655c7586,44090,8918,45903,10649,47152v1736,1250,3697,1919,5912,2009c18767,49248,22212,48377,26888,46533l44835,39457r3759,-2150l48594,41456r-2682,724l29190,48775v-5170,2039,-9040,3165,-11597,3392c15017,52394,12262,51574,9299,49694,6326,47808,3954,44600,2150,40039,649,36230,,33091,206,30621,469,27242,1452,24537,3165,22518v1699,-2016,4381,-3752,8035,-5188l32761,8827c35320,7819,36843,7052,37355,6530v510,-530,816,-1206,917,-2052c38365,3639,38042,2292,37282,442l38412,xe" fillcolor="#00317b" stroked="f" strokeweight="0">
                  <v:stroke miterlimit="83231f" joinstyle="miter"/>
                  <v:path arrowok="t" textboxrect="0,0,48594,52394"/>
                </v:shape>
                <v:shape id="Shape 40" o:spid="_x0000_s1067" style="position:absolute;left:7094;top:3678;width:571;height:546;visibility:visible;mso-wrap-style:square;v-text-anchor:top" coordsize="57074,54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" path="m31331,1887v6746,1900,12013,6138,15792,12716c48297,16640,49193,18559,49817,20380v345,983,716,2682,1113,5105c51314,27897,51617,29287,51825,29647v328,571,836,979,1526,1227c54044,31119,55084,31115,56469,30849r605,1058l42649,40198r-604,-1052c45187,35540,47001,31792,47488,27915v489,-3878,-192,-7427,-2035,-10638c43682,14199,41364,12144,38462,11092,35568,10040,32332,9980,28768,10902v-3571,924,-6973,2317,-10213,4179c14623,17349,11448,19776,9021,22407,6595,25034,5288,27781,5083,30644v-213,2869,508,5710,2134,8546c7794,40184,8477,41134,9284,42041v806,922,1724,1807,2751,2661l20519,39824v1639,-943,2639,-1667,2996,-2164c23868,37171,24041,36450,24030,35540v-8,-918,-291,-1865,-858,-2847l22572,31641r1051,-601l35085,50973r-1050,608c33056,50123,32238,49177,31576,48759v-659,-400,-1452,-561,-2376,-457c28710,48337,27699,48795,26182,49666r-8485,4882c15027,52594,12578,50378,10361,47892,8143,45400,6152,42632,4403,39590,2170,35709,838,32177,424,28998,,25819,86,22752,683,19801v595,-2953,1654,-5606,3177,-7953c5820,8842,8536,6344,11970,4372,18141,825,24587,,31331,1887xe" fillcolor="#00317b" stroked="f" strokeweight="0">
                  <v:stroke miterlimit="83231f" joinstyle="miter"/>
                  <v:path arrowok="t" textboxrect="0,0,57074,54548"/>
                </v:shape>
                <v:shape id="Shape 41" o:spid="_x0000_s1068" style="position:absolute;left:6716;top:3153;width:617;height:614;visibility:visible;mso-wrap-style:square;v-text-anchor:top" coordsize="61675,61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" path="m37230,l61675,31115,50669,39767r-838,-1070c52117,36054,53452,33789,53873,31914v422,-1872,224,-3896,-600,-6080c52800,24555,51469,22515,49262,19710l46213,15833,31057,27749r576,738c33498,30856,35582,31986,37897,31892v2311,-108,5029,-1137,8139,-3110l46876,29848,27389,45158r-840,-1065c28508,42210,29879,40370,30676,38611v798,-1776,1065,-3302,798,-4609c31204,32699,30376,31155,28973,29380l18510,37602v-2051,1613,-3228,2675,-3542,3212c14641,41342,14522,41966,14605,42671v90,706,540,1588,1372,2646l17725,47542v2733,3477,5724,5631,8976,6473c29948,54854,33572,54444,37583,52758r800,1022l25250,61391,,29261r954,-748l1915,29735v846,1078,1724,1798,2628,2151c5177,32155,5903,32173,6728,31935v597,-151,1836,-961,3719,-2437l34985,10213c36680,8881,37681,8017,38001,7617v508,-686,738,-1410,695,-2180c38668,4342,38185,3187,37238,1980l36272,756,37230,xe" fillcolor="#00317b" stroked="f" strokeweight="0">
                  <v:stroke miterlimit="83231f" joinstyle="miter"/>
                  <v:path arrowok="t" textboxrect="0,0,61675,61391"/>
                </v:shape>
                <v:shape id="Shape 42" o:spid="_x0000_s1069" style="position:absolute;left:6449;top:2897;width:564;height:466;visibility:visible;mso-wrap-style:square;v-text-anchor:top" coordsize="56422,46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" path="m35809,177v3830,165,7189,1777,10098,4827c46966,6116,47865,7319,48593,8612v547,989,1097,2311,1638,3963c50778,14232,51260,15278,51699,15735v418,440,875,663,1379,655c53586,16388,54460,16010,55681,15256r741,779l45241,27184r-979,-1038c46652,22932,47808,19538,47729,15966,47635,12388,46533,9489,44413,7268,42775,5545,41022,4619,39146,4497v-1875,-138,-3412,373,-4601,1507c33782,6724,33285,7548,33026,8467v-320,1236,-360,2761,-100,4590c33134,14375,33884,17144,35201,21351v1858,5891,2578,10369,2156,13433c36932,37836,35593,40432,33336,42584v-2862,2730,-6387,3950,-10570,3679c18579,45994,14843,44146,11567,40708,10541,39629,9670,38502,8975,37339,8273,36169,7535,34567,6768,32538,6328,31407,5861,30589,5361,30059v-418,-434,-1026,-730,-1829,-903c2718,28997,1825,29096,838,29455l,28580,12920,16257r839,879c10839,21337,9428,25409,9540,29337v112,3935,1325,7120,3658,9568c15001,40788,16952,41807,19044,41947v2095,144,3820,-432,5188,-1735c25030,39445,25613,38484,25959,37332v346,-1155,447,-2483,296,-4022c26100,31788,25505,29390,24483,26121,23036,21549,22209,18062,21985,15674v-212,-2379,,-4572,630,-6569c23252,7100,24371,5343,25966,3824,28699,1216,31975,,35809,177xe" fillcolor="#00317b" stroked="f" strokeweight="0">
                  <v:stroke miterlimit="83231f" joinstyle="miter"/>
                  <v:path arrowok="t" textboxrect="0,0,56422,46534"/>
                </v:shape>
                <v:shape id="Shape 43" o:spid="_x0000_s1070" style="position:absolute;left:5918;top:2378;width:597;height:622;visibility:visible;mso-wrap-style:square;v-text-anchor:top" coordsize="59687,62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" path="m27438,l59687,22927,51570,34339r-1105,-788c51907,30373,52555,27824,52426,25909v-122,-1919,-889,-3806,-2293,-5667c49312,19152,47459,17568,44549,15501l40536,12643,29361,28356r763,548c32576,30646,34898,31142,37098,30397v2184,-752,4500,-2512,6925,-5285l45129,25902,30764,46097r-1108,-785c31002,42951,31802,40801,32065,38890v265,-1937,90,-3477,-537,-4651c30905,33069,29667,31824,27831,30513l20117,41359v-1513,2121,-2345,3474,-2496,4082c17456,46040,17517,46669,17802,47321v280,655,967,1375,2062,2153l22172,51116v3600,2559,7081,3779,10437,3667c35960,54672,39322,53247,42692,50500r1058,756l33299,62271,,38591r701,-990l1972,38505v1117,793,2161,1228,3124,1317c5785,39898,6487,39714,7210,39254v529,-314,1491,-1440,2880,-3392l28176,10425c29426,8672,30138,7558,30333,7084v296,-799,306,-1563,51,-2290c30044,3754,29257,2786,28007,1893l26734,989,27438,xe" fillcolor="#00317b" stroked="f" strokeweight="0">
                  <v:stroke miterlimit="83231f" joinstyle="miter"/>
                  <v:path arrowok="t" textboxrect="0,0,59687,62271"/>
                </v:shape>
                <v:shape id="Shape 44" o:spid="_x0000_s1071" style="position:absolute;left:5778;top:2152;width:243;height:506;visibility:visible;mso-wrap-style:square;v-text-anchor:top" coordsize="24285,50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" path="m,l8376,4292v5029,2578,8726,5339,11088,8273c22348,16154,23885,20151,24087,24535v198,4395,-806,8733,-3010,13025c19568,40511,17690,43007,15454,45015v-2228,2003,-4514,3439,-6855,4299c6256,50160,3843,50570,1363,50544l,50314,,43193,9787,32030v2776,-5414,4134,-10159,4087,-14267c13823,14545,12966,11935,11311,9943,10151,8525,7828,6953,4351,5199l,13696,,xe" fillcolor="#00317b" stroked="f" strokeweight="0">
                  <v:stroke miterlimit="83231f" joinstyle="miter"/>
                  <v:path arrowok="t" textboxrect="0,0,24285,50570"/>
                </v:shape>
                <v:shape id="Shape 45" o:spid="_x0000_s1072" style="position:absolute;left:7817;top:5300;width:250;height:496;visibility:visible;mso-wrap-style:square;v-text-anchor:top" coordsize="25035,49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" path="m,l16260,5251v5041,4417,7669,10116,7928,17103c25035,29845,23314,36127,19015,41178,14710,46237,9072,49030,2069,49560l,49040,,37041r511,30c6743,36599,11362,35664,14360,34267v3010,-1402,5079,-3050,6217,-4951c21704,27416,22190,25288,22010,22937v-328,-4331,-2772,-7451,-7351,-9385l,12096,,xe" fillcolor="#00317b" stroked="f" strokeweight="0">
                  <v:stroke miterlimit="83231f" joinstyle="miter"/>
                  <v:path arrowok="t" textboxrect="0,0,25035,49560"/>
                </v:shape>
                <v:shape id="Shape 46" o:spid="_x0000_s1073" style="position:absolute;left:7817;top:4688;width:165;height:453;visibility:visible;mso-wrap-style:square;v-text-anchor:top" coordsize="16556,45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" path="m9763,r4950,21430c16001,27014,16556,31173,16376,33937v-169,2761,-1109,5206,-2816,7319c11862,43369,9608,44745,6814,45393l,44125,,34215r4133,-5c7640,33401,10036,31983,11329,29948v1289,-2033,1509,-4870,669,-8525l11160,17780,,20357,,8996,3240,8248c5731,7671,7265,7160,7830,6703,8409,6246,8794,5583,9000,4731,9202,3866,9068,2383,8582,269l9763,xe" fillcolor="#00317b" stroked="f" strokeweight="0">
                  <v:stroke miterlimit="83231f" joinstyle="miter"/>
                  <v:path arrowok="t" textboxrect="0,0,16556,45393"/>
                </v:shape>
                <v:shape id="Shape 47" o:spid="_x0000_s1074" style="position:absolute;left:7817;top:4440;width:76;height:156;visibility:visible;mso-wrap-style:square;v-text-anchor:top" coordsize="7657,15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" path="m1659,l7657,15217r-1124,443l6170,14753c5691,13524,5032,12608,4212,11980v-824,-623,-1811,-921,-2963,-889l,11428,,7279,252,7135c943,6386,1325,5638,1408,4870,1519,3704,1235,2228,529,446l1659,xe" fillcolor="#00317b" stroked="f" strokeweight="0">
                  <v:stroke miterlimit="83231f" joinstyle="miter"/>
                  <v:path arrowok="t" textboxrect="0,0,7657,15660"/>
                </v:shape>
                <v:shape id="Shape 48" o:spid="_x0000_s1075" style="position:absolute;left:7564;top:5876;width:502;height:344;visibility:visible;mso-wrap-style:square;v-text-anchor:top" coordsize="50194,34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" path="m1631,l19432,1357r-90,1210c14266,3207,10300,4888,7451,7596,4608,10318,3049,13349,2797,16718v-202,2600,353,4731,1648,6380c5742,24750,7319,25646,9205,25790v1105,87,2206,-130,3301,-643c13593,24630,14644,23814,15688,22680v1026,-1142,2412,-3187,4154,-6131c22269,12413,24310,9465,25933,7700,27561,5948,29332,4637,31237,3770v1915,-868,3971,-1214,6167,-1048c41166,3010,44265,4625,46699,7596v2441,2955,3495,6530,3175,10732c49755,19862,49468,21330,48989,22737v-368,1073,-979,2362,-1848,3875c46274,28119,45824,29185,45777,29814v-47,603,98,1096,440,1466c46558,31651,47422,32052,48801,32454r-83,1069l32950,32681r112,-1422c37051,30880,40345,29473,42948,27019v2599,-2463,4010,-5220,4244,-8285c47372,16362,46890,14440,45720,12963,44571,11477,43163,10681,41521,10555v-1044,-76,-1986,104,-2843,526c37548,11660,36384,12657,35204,14076v-845,1033,-2401,3445,-4648,7240c27432,26639,24583,30176,22028,31910v-2556,1729,-5378,2466,-8489,2233c9597,33843,6336,32044,3729,28749,1126,25463,,21449,359,16711v112,-1483,375,-2883,771,-4176c1529,11228,2224,9608,3218,7679,3769,6599,4060,5703,4119,4975,4164,4374,3974,3726,3560,3013,3138,2304,2465,1699,1541,1209l1631,xe" fillcolor="#00317b" stroked="f" strokeweight="0">
                  <v:stroke miterlimit="83231f" joinstyle="miter"/>
                  <v:path arrowok="t" textboxrect="0,0,50194,34376"/>
                </v:shape>
                <v:shape id="Shape 49" o:spid="_x0000_s1076" style="position:absolute;left:575;top:7894;width:116;height:162;visibility:visible;mso-wrap-style:square;v-text-anchor:top" coordsize="11692,16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" path="m11692,r,16190l,790,940,81r914,1202c2657,2342,3499,3046,4366,3403v609,277,1315,307,2121,87c7062,3356,8283,2593,10131,1186l11692,xe" fillcolor="#00317b" stroked="f" strokeweight="0">
                  <v:stroke miterlimit="83231f" joinstyle="miter"/>
                  <v:path arrowok="t" textboxrect="0,0,11692,16190"/>
                </v:shape>
                <v:shape id="Shape 50" o:spid="_x0000_s1077" style="position:absolute;left:298;top:7283;width:393;height:587;visibility:visible;mso-wrap-style:square;v-text-anchor:top" coordsize="39377,5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" path="m39377,r,12909l28790,19087r969,1664c31339,23464,32779,25350,34053,26414v1285,1054,2801,1590,4532,1605l39377,27771r,8096l34881,32828,26996,50169v-993,2262,-1546,3787,-1670,4570c25201,55887,25417,57013,25972,58100r-1077,630l17609,46246,28214,22913,26692,20307,15505,26838v-2138,1246,-3412,2164,-3804,2757c11294,30180,11125,30906,11182,31755v61,862,612,2193,1670,4011l11834,36357,,16073r1016,-593c2092,17315,2985,18465,3701,18914v724,462,1440,655,2132,601c6538,19465,7960,18810,10091,17564l36001,2443,39377,xe" fillcolor="#00317b" stroked="f" strokeweight="0">
                  <v:stroke miterlimit="83231f" joinstyle="miter"/>
                  <v:path arrowok="t" textboxrect="0,0,39377,58730"/>
                </v:shape>
                <v:shape id="Shape 51" o:spid="_x0000_s1078" style="position:absolute;left:684;top:7214;width:7;height:21;visibility:visible;mso-wrap-style:square;v-text-anchor:top" coordsize="727,2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" path="m727,r,2169l,424,727,xe" fillcolor="#00317b" stroked="f" strokeweight="0">
                  <v:stroke miterlimit="83231f" joinstyle="miter"/>
                  <v:path arrowok="t" textboxrect="0,0,727,2169"/>
                </v:shape>
                <v:shape id="Shape 52" o:spid="_x0000_s1079" style="position:absolute;left:864;top:7947;width:377;height:487;visibility:visible;mso-wrap-style:square;v-text-anchor:top" coordsize="37716,48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" path="m32934,r4782,4919l37716,19021r-9095,8840c29110,28429,29488,28855,29755,29125v1921,1980,3995,2940,6210,2865l37716,31067r,6807l35053,37098c33146,35914,30367,33437,26731,29701r-9138,8876c15794,40328,14775,41530,14530,42204v-259,661,-255,1414,14,2252c14807,45278,15668,46437,17118,47927r-845,824l,32008r847,-821c2329,32710,3471,33610,4285,33870v813,265,1554,287,2221,60c7179,33711,8410,32724,10207,30978l31615,10170c33412,8424,34431,7223,34682,6549v253,-666,257,-1412,-2,-2240c34413,3489,33556,2329,32088,822l32934,xe" fillcolor="#00317b" stroked="f" strokeweight="0">
                  <v:stroke miterlimit="83231f" joinstyle="miter"/>
                  <v:path arrowok="t" textboxrect="0,0,37716,48751"/>
                </v:shape>
                <v:shape id="Shape 53" o:spid="_x0000_s1080" style="position:absolute;left:691;top:7625;width:481;height:593;visibility:visible;mso-wrap-style:square;v-text-anchor:top" coordsize="48093,5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" path="m24887,l48093,30563,37281,38771r-795,-1043c38743,35200,40079,33030,40515,31219v439,-1811,280,-3777,-487,-5908c39593,24061,38329,22060,36237,19303l33347,15494,18450,26805r551,731c20769,29858,22770,30992,25023,30935v2241,-66,4894,-1019,7939,-2885l33761,29098,14616,43635r-795,-1047c15747,40791,17107,39031,17906,37339v807,-1714,1087,-3194,854,-4460c18518,31611,17737,30103,16409,28353l6127,36162c4115,37691,2956,38703,2639,39221v-327,504,-450,1105,-378,1790c2330,41697,2754,42563,3546,43607r1664,2184c7798,49201,10671,51342,13807,52211v3131,863,6659,521,10572,-1041l25139,52170,12276,59342,,43173,,26984,22547,9864c24214,8600,25196,7779,25513,7394v501,-656,738,-1358,709,-2100c26212,4226,25765,3106,24866,1918l23948,712,24887,xe" fillcolor="#00317b" stroked="f" strokeweight="0">
                  <v:stroke miterlimit="83231f" joinstyle="miter"/>
                  <v:path arrowok="t" textboxrect="0,0,48093,59342"/>
                </v:shape>
                <v:shape id="Shape 54" o:spid="_x0000_s1081" style="position:absolute;left:691;top:7212;width:169;height:450;visibility:visible;mso-wrap-style:square;v-text-anchor:top" coordsize="16827,4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" path="m289,l11044,18428v2798,4795,4511,8489,5141,11098c16827,32134,16662,34668,15682,37123v-965,2444,-2646,4367,-5054,5767c7708,44593,4669,44953,1523,43970l,42941,,34845,4928,33303v3014,-1754,4821,-3761,5433,-6016c10966,25034,10361,22340,8525,19203l6704,16071,,19983,,7074,428,6764c835,6181,997,5458,947,4607l,2337,,168,289,xe" fillcolor="#00317b" stroked="f" strokeweight="0">
                  <v:stroke miterlimit="83231f" joinstyle="miter"/>
                  <v:path arrowok="t" textboxrect="0,0,16827,44953"/>
                </v:shape>
                <v:shape id="Shape 55" o:spid="_x0000_s1082" style="position:absolute;left:1570;top:8621;width:255;height:428;visibility:visible;mso-wrap-style:square;v-text-anchor:top" coordsize="25483,42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" path="m25483,r,19992l18598,30998r-901,1440c17054,33467,16822,34410,17014,35252v191,854,788,1596,1807,2233c20326,38425,21920,38947,23619,39065r1864,-440l25483,42801,19768,41099,,28737r620,-998c2423,28863,3752,29464,4601,29519v856,71,1580,-87,2171,-469c7374,28675,8331,27426,9660,25306l25483,xe" fillcolor="#00317b" stroked="f" strokeweight="0">
                  <v:stroke miterlimit="83231f" joinstyle="miter"/>
                  <v:path arrowok="t" textboxrect="0,0,25483,42801"/>
                </v:shape>
                <v:shape id="Shape 56" o:spid="_x0000_s1083" style="position:absolute;left:1807;top:8519;width:18;height:24;visibility:visible;mso-wrap-style:square;v-text-anchor:top" coordsize="1762,2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" path="m622,l1762,713r,1743l,997,622,xe" fillcolor="#00317b" stroked="f" strokeweight="0">
                  <v:stroke miterlimit="83231f" joinstyle="miter"/>
                  <v:path arrowok="t" textboxrect="0,0,1762,2456"/>
                </v:shape>
                <v:shape id="Shape 57" o:spid="_x0000_s1084" style="position:absolute;left:1254;top:8227;width:566;height:560;visibility:visible;mso-wrap-style:square;v-text-anchor:top" coordsize="56585,56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" path="m21827,l39284,16024r-795,864l37610,16086c36292,14875,35263,14184,34513,14012v-745,-180,-1443,-116,-2091,180c31763,14483,30546,15607,28757,17554l13565,34107v-2779,3024,-4382,5234,-4831,6627c8292,42142,8294,43636,8738,45252v457,1606,1487,3147,3074,4608c13641,51542,15574,52560,17615,52913v2041,357,4044,104,6004,-756c25589,51296,28221,49075,31515,45486l44169,31702v1396,-1523,2243,-2768,2524,-3704c46980,27055,46991,26234,46740,25536v-396,-1073,-1271,-2233,-2639,-3492l44892,21176,56585,31903r-799,868l55088,32131v-947,-868,-1904,-1389,-2883,-1585c51222,30352,50231,30511,49242,31024v-706,344,-1700,1200,-2981,2596l34478,46462v-3651,3974,-6546,6594,-8680,7884c23645,55627,20898,56082,17511,55707,14124,55318,10688,53529,7182,50311,4256,47629,2362,45166,1491,42923,288,39864,,37088,638,34603v629,-2479,2228,-5129,4805,-7937l20643,10106c22446,8141,23451,6822,23674,6153v220,-684,206,-1401,-65,-2182c23329,3201,22475,2164,21031,875l21827,xe" fillcolor="#00317b" stroked="f" strokeweight="0">
                  <v:stroke miterlimit="83231f" joinstyle="miter"/>
                  <v:path arrowok="t" textboxrect="0,0,56585,56082"/>
                </v:shape>
                <v:shape id="Shape 58" o:spid="_x0000_s1085" style="position:absolute;left:1241;top:7996;width:168;height:346;visibility:visible;mso-wrap-style:square;v-text-anchor:top" coordsize="16853,34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" path="m,l9175,9438v4594,4727,7045,8942,7365,12629c16853,25768,15745,28838,13217,31293v-2138,2085,-4611,3201,-7434,3348l,32955,,26148,5276,23367c7727,20984,8995,18712,9089,16538v96,-2169,-893,-4331,-2957,-6448l5161,9085,,14101,,xe" fillcolor="#00317b" stroked="f" strokeweight="0">
                  <v:stroke miterlimit="83231f" joinstyle="miter"/>
                  <v:path arrowok="t" textboxrect="0,0,16853,34641"/>
                </v:shape>
                <v:shape id="Shape 59" o:spid="_x0000_s1086" style="position:absolute;left:1825;top:8526;width:106;height:550;visibility:visible;mso-wrap-style:square;v-text-anchor:top" coordsize="10598,54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" path="m,l10598,6626r,5906l2309,25787v2740,1713,4957,2678,6645,2877l10598,28411r,25605l9048,54987,,52293,,48117r2892,-683c4372,46573,5610,45350,6597,43777,7731,41961,8361,40101,8512,38189,8648,36273,8167,34556,7046,33041,5926,31519,3882,29851,916,28020l,29484,,9492r8,-13c1333,7352,2043,5944,2118,5231v86,-705,-97,-1436,-533,-2174l,1744,,xe" fillcolor="#00317b" stroked="f" strokeweight="0">
                  <v:stroke miterlimit="83231f" joinstyle="miter"/>
                  <v:path arrowok="t" textboxrect="0,0,10598,54987"/>
                </v:shape>
                <v:shape id="Shape 60" o:spid="_x0000_s1087" style="position:absolute;left:3102;top:9301;width:224;height:309;visibility:visible;mso-wrap-style:square;v-text-anchor:top" coordsize="22442,30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" path="m22442,r,4792l15606,15160r6836,1116l22442,18806,14097,17444r-2692,4095c10533,22918,10025,24100,9867,25071v-209,1285,148,2315,1063,3096c11477,28616,12913,29135,15243,29704r-188,1160l,28405,194,27241v1656,16,3111,-445,4327,-1385c5752,24912,7427,22825,9521,19584l22442,xe" fillcolor="#00317b" stroked="f" strokeweight="0">
                  <v:stroke miterlimit="83231f" joinstyle="miter"/>
                  <v:path arrowok="t" textboxrect="0,0,22442,30864"/>
                </v:shape>
                <v:shape id="Shape 61" o:spid="_x0000_s1088" style="position:absolute;left:2686;top:9064;width:495;height:488;visibility:visible;mso-wrap-style:square;v-text-anchor:top" coordsize="49525,48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" path="m18997,1073c23306,,27565,29,31788,1170v3114,838,6207,2405,9299,4687c42875,7189,44042,7924,44578,8071v699,187,1372,97,2020,-278c47253,7415,47794,6689,48254,5619r1271,342l45367,21343r-1271,-341c44225,16707,43293,13129,41266,10274,39239,7415,36576,5547,33278,4658v-2757,-746,-5501,-641,-8236,332c22316,5965,20070,7592,18306,9878v-2269,2931,-3935,6412,-5029,10446c12207,24292,11728,28050,11836,31586v130,3524,1019,6419,2700,8655c16206,42487,18749,44071,22136,44988v2786,753,5494,828,8143,239c32915,44625,35924,43189,39290,40892r-1030,3811c35085,46634,31993,47815,28986,48264v-3002,444,-6289,177,-9878,-796c14385,46191,10451,44114,7304,41230,4154,38347,2059,34847,1032,30769,,26676,29,22629,1109,18615,2253,14393,4442,10677,7671,7484,10900,4291,14674,2156,18997,1073xe" fillcolor="#00317b" stroked="f" strokeweight="0">
                  <v:stroke miterlimit="83231f" joinstyle="miter"/>
                  <v:path arrowok="t" textboxrect="0,0,49525,48708"/>
                </v:shape>
                <v:shape id="Shape 62" o:spid="_x0000_s1089" style="position:absolute;left:2377;top:8926;width:389;height:515;visibility:visible;mso-wrap-style:square;v-text-anchor:top" coordsize="38887,51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" path="m16604,l38887,8641r-428,1097l37048,9191c35824,8716,34745,8557,33823,8706v-660,93,-1289,431,-1876,1032c31523,10152,30889,11445,30049,13608l19110,41836v-858,2204,-1275,3629,-1250,4270c17896,46746,18170,47413,18713,48093v533,692,1404,1263,2589,1720l22709,50360r-428,1103l,42823,425,41725r1411,543c3071,42751,4166,42912,5088,42761v665,-89,1285,-432,1854,-1036c7358,41303,8000,40015,8838,37851l19779,9627v857,-2203,1271,-3633,1256,-4270c21013,4721,20737,4058,20197,3377,19660,2686,18792,2111,17587,1646l16178,1102,16604,xe" fillcolor="#00317b" stroked="f" strokeweight="0">
                  <v:stroke miterlimit="83231f" joinstyle="miter"/>
                  <v:path arrowok="t" textboxrect="0,0,38887,51463"/>
                </v:shape>
                <v:shape id="Shape 63" o:spid="_x0000_s1090" style="position:absolute;left:1964;top:8743;width:450;height:596;visibility:visible;mso-wrap-style:square;v-text-anchor:top" coordsize="44992,59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" path="m21455,l43073,11424r-546,1040l40752,11524v-1178,-615,-2239,-903,-3187,-871c36892,10664,36231,10930,35568,11452v-468,364,-1253,1574,-2337,3625l19544,40984v-1091,2069,-1674,3466,-1742,4161c17737,45840,17986,46505,18526,47157v410,439,1565,1167,3467,2171l25358,51110v2146,1130,4129,1695,5958,1695c33144,52805,35020,52270,36925,51185v1904,-1080,4168,-2965,6778,-5661l44992,46203,35952,59603,,40605,551,39564r1335,710c3063,40893,4125,41185,5058,41138v674,-11,1325,-277,1961,-820c7488,39953,8265,38748,9352,36695l23494,9929c24599,7838,25178,6473,25240,5836v50,-636,-149,-1329,-606,-2066c24181,3022,23386,2355,22244,1746l20906,1042,21455,xe" fillcolor="#00317b" stroked="f" strokeweight="0">
                  <v:stroke miterlimit="83231f" joinstyle="miter"/>
                  <v:path arrowok="t" textboxrect="0,0,44992,59603"/>
                </v:shape>
                <v:shape id="Shape 64" o:spid="_x0000_s1091" style="position:absolute;left:1931;top:8592;width:179;height:474;visibility:visible;mso-wrap-style:square;v-text-anchor:top" coordsize="17908,47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" path="m,l6921,4327v4464,2792,7366,5161,8734,7119c17015,13402,17735,15496,17825,17751v83,2242,-432,4262,-1540,6033c15111,25663,13386,26898,11093,27513v-2282,598,-5418,257,-9413,-1040c4851,29652,6809,32334,7547,34494v1062,3093,724,6026,-1011,8805l,47391,,21786r2969,-456c4350,20655,5592,19458,6669,17733,7749,16008,8289,14385,8289,12858,8292,11324,7831,9880,6913,8502,6003,7130,4131,5575,1297,3832l,5907,,xe" fillcolor="#00317b" stroked="f" strokeweight="0">
                  <v:stroke miterlimit="83231f" joinstyle="miter"/>
                  <v:path arrowok="t" textboxrect="0,0,17908,47391"/>
                </v:shape>
                <v:shape id="Shape 65" o:spid="_x0000_s1092" style="position:absolute;left:3735;top:9212;width:259;height:461;visibility:visible;mso-wrap-style:square;v-text-anchor:top" coordsize="25900,46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" path="m504,l21031,222r4869,879l25900,3841,17931,2753r-392,35821c17521,40467,17601,41637,17780,42065v166,429,476,757,900,994c19289,43401,20164,43585,21319,43596r4581,-1983l25900,45875r-5373,277l,45924,14,44744r1512,21c2855,44780,3885,44579,4594,44161v706,-403,1245,-984,1587,-1703c6387,41987,6501,40557,6530,38166l6862,7894c6891,5530,6779,4052,6544,3459,6293,2869,5804,2343,5058,1896,4309,1436,3301,1209,2005,1191l493,1176,504,xe" fillcolor="#00317b" stroked="f" strokeweight="0">
                  <v:stroke miterlimit="83231f" joinstyle="miter"/>
                  <v:path arrowok="t" textboxrect="0,0,25900,46152"/>
                </v:shape>
                <v:shape id="Shape 66" o:spid="_x0000_s1093" style="position:absolute;left:3326;top:9162;width:258;height:502;visibility:visible;mso-wrap-style:square;v-text-anchor:top" coordsize="25823,5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" path="m9158,r638,104l20066,39881v983,3809,1887,6264,2739,7348c23454,48065,24451,48632,25823,48975r-191,1161l3733,46559r191,-1163l4820,45543v1754,288,3043,242,3827,-147c9191,45127,9519,44640,9630,43967v65,-410,75,-843,11,-1301c9630,42470,9439,41562,9058,39967l7506,33913,,32687,,30157r6836,1116l2598,14732,,18673,,13881,9158,xe" fillcolor="#00317b" stroked="f" strokeweight="0">
                  <v:stroke miterlimit="83231f" joinstyle="miter"/>
                  <v:path arrowok="t" textboxrect="0,0,25823,50136"/>
                </v:shape>
                <v:shape id="Shape 67" o:spid="_x0000_s1094" style="position:absolute;left:3994;top:9223;width:206;height:447;visibility:visible;mso-wrap-style:square;v-text-anchor:top" coordsize="20605,44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" path="m,l8336,1505v4057,1872,7120,4676,9190,8395c19600,13626,20605,17831,20554,22507v-40,3218,-591,6192,-1656,8906c17830,34114,16464,36352,14805,38110v-1671,1745,-3590,3150,-5750,4202c6885,43358,4243,44158,1132,44715l,44774,,40512,4110,38733c6859,35287,8278,29898,8361,22590,8425,16689,7554,11981,5733,8442,4300,5670,2425,3777,128,2757l,2740,,xe" fillcolor="#00317b" stroked="f" strokeweight="0">
                  <v:stroke miterlimit="83231f" joinstyle="miter"/>
                  <v:path arrowok="t" textboxrect="0,0,20605,44774"/>
                </v:shape>
                <v:shape id="Shape 68" o:spid="_x0000_s1095" style="position:absolute;left:4211;top:9184;width:252;height:460;visibility:visible;mso-wrap-style:square;v-text-anchor:top" coordsize="25146,46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" path="m21521,r3625,747l25146,2530,22220,2066v-4172,590,-7035,3153,-8622,7704c12320,13496,12144,18619,13068,25136v1095,7735,3277,13269,6531,16589l25146,43504r,2517l8461,41375c4310,37498,1805,32569,955,26568,,19826,1505,13884,5465,8741,9426,3589,14771,684,21521,xe" fillcolor="#00317b" stroked="f" strokeweight="0">
                  <v:stroke miterlimit="83231f" joinstyle="miter"/>
                  <v:path arrowok="t" textboxrect="0,0,25146,46021"/>
                </v:shape>
                <v:shape id="Shape 69" o:spid="_x0000_s1096" style="position:absolute;left:4463;top:9192;width:249;height:462;visibility:visible;mso-wrap-style:square;v-text-anchor:top" coordsize="24906,46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" path="m,l14919,3076v5163,3852,8220,9133,9169,15875c24906,24705,23934,30008,21176,34864,17526,41294,11628,45088,3468,46240l,45274,,42756r3004,964c5314,43393,7168,42561,8555,41232v1760,-1709,2981,-4213,3636,-7502c12845,30444,12813,26274,12101,21245,11251,15244,10056,10833,8515,8016,6974,5192,5247,3292,3338,2313l,1783,,xe" fillcolor="#00317b" stroked="f" strokeweight="0">
                  <v:stroke miterlimit="83231f" joinstyle="miter"/>
                  <v:path arrowok="t" textboxrect="0,0,24906,46240"/>
                </v:shape>
                <v:shape id="Shape 70" o:spid="_x0000_s1097" style="position:absolute;left:4649;top:9001;width:731;height:618;visibility:visible;mso-wrap-style:square;v-text-anchor:top" coordsize="73188,61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" path="m60256,r328,1126l59159,1548v-1285,374,-2258,914,-2898,1609c55808,3625,55527,4262,55419,5087v-76,601,204,2012,860,4237l64801,38369v665,2274,1201,3658,1601,4150c66812,43014,67436,43369,68299,43579v858,215,1894,135,3128,-224l72857,42937r331,1130l50256,50800r-335,-1135l51350,49247v1289,-374,2258,-917,2902,-1601c54702,47182,54983,46534,55084,45694v82,-587,-202,-1997,-854,-4225l44662,8855,39506,53946r-773,231l9882,19375r9097,30996c19620,52553,20070,53878,20323,54346v608,996,1479,1709,2620,2116c24088,56872,25672,56783,27687,56188r332,1134l12931,61747r-331,-1131l13068,60479v976,-263,1839,-687,2585,-1273c16402,58607,16902,57972,17168,57279v274,-694,375,-1591,303,-2689c17446,54335,17140,53219,16557,51224l8385,23378c7719,21103,7189,19717,6786,19235,6391,18738,5757,18382,4886,18169v-868,-213,-1915,-137,-3147,227l331,18806,,17676,17968,12409,38927,37818,42429,5231,60256,xe" fillcolor="#00317b" stroked="f" strokeweight="0">
                  <v:stroke miterlimit="83231f" joinstyle="miter"/>
                  <v:path arrowok="t" textboxrect="0,0,73188,61747"/>
                </v:shape>
                <v:shape id="Shape 71" o:spid="_x0000_s1098" style="position:absolute;left:5262;top:8566;width:1066;height:852;visibility:visible;mso-wrap-style:square;v-text-anchor:top" coordsize="106665,85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" path="m81576,r645,986l80954,1814v-1102,716,-1858,1497,-2275,2337c78369,4742,78279,5444,78422,6274v91,587,768,1858,2031,3802l96991,35430v1297,1985,2211,3151,2743,3503c100278,39287,100976,39452,101845,39406v878,-33,1847,-404,2908,-1095l106025,37483r640,987l86648,51523r-644,-987l87272,49708v1112,-723,1876,-1511,2296,-2350c89886,46765,89968,46065,89805,45248v-92,-587,-769,-1855,-2040,-3801l71234,16091c69941,14108,69027,12942,68501,12582v-532,-360,-1234,-521,-2102,-479c65524,12135,64555,12506,63468,13212r-792,519l62705,13784v-1584,1149,-2577,2056,-2981,2715c59339,17168,59188,17985,59285,18962v101,963,677,2415,1717,4330l79229,56911r-1007,544l32728,38574,46681,64313v1268,2333,2653,3633,4162,3875c52356,68431,53806,68169,55174,67427r954,-514l56693,67946,42319,75740r-563,-1041c43978,73472,45274,72183,45667,70802v381,-1380,-8,-3140,-1178,-5300l29009,36950r-1407,-591c26154,35727,25014,35416,24167,35427v-838,7,-1886,327,-3138,954l20621,35631r-2149,1507c18066,37656,17846,38333,17831,39178v-22,591,407,1963,1293,4112l30662,71276v900,2189,1579,3507,2037,3957c33171,75672,33830,75963,34690,76086v867,126,1890,-58,3063,-543l39150,74970r451,1087l17503,85165r-446,-1087l18454,83502v1227,-509,2128,-1141,2697,-1886c21568,81094,21784,80417,21773,79585v19,-591,-410,-1970,-1296,-4111l8943,47485c8039,45299,7358,43980,6913,43527v-461,-446,-1121,-738,-1980,-856c4069,42542,3043,42725,1850,43218l451,43793,,42707,22100,33594r290,707l34769,27590,68209,41814,58810,24480c57481,22035,56247,20577,55080,20092v-1588,-645,-3491,-336,-5713,921l48806,19980,61566,13062r-5,-9l81576,xe" fillcolor="#00317b" stroked="f" strokeweight="0">
                  <v:stroke miterlimit="83231f" joinstyle="miter"/>
                  <v:path arrowok="t" textboxrect="0,0,106665,85165"/>
                </v:shape>
                <v:shape id="Shape 72" o:spid="_x0000_s1099" style="position:absolute;left:6175;top:8291;width:487;height:558;visibility:visible;mso-wrap-style:square;v-text-anchor:top" coordsize="48748,55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" path="m24505,r9814,12553l33282,13359c29924,10681,26500,9287,22997,9189v-3500,-93,-6591,919,-9285,3024c11465,13971,9907,16232,9040,19000v-857,2765,-901,5543,-134,8326c9896,30893,11679,34321,14249,37612v2534,3240,5256,5875,8150,7905c25293,47537,28141,48559,30942,48559v2801,4,5587,-1077,8356,-3235c41573,43544,43257,41421,44374,38950v1097,-2472,1756,-5737,1940,-9813l48748,32252v-360,3696,-1274,6883,-2718,9547c44586,44474,42398,46943,39470,49233v-3859,3017,-7880,4913,-12074,5698c23195,55728,19141,55302,15260,53679,11365,52048,8147,49595,5587,46324,2891,42875,1231,38901,616,34398,,29897,551,25595,2276,21491,4003,17401,6587,14006,10033,11310,12572,9327,15678,7793,19357,6687v2143,-633,3428,-1126,3866,-1468c23792,4773,24124,4180,24218,3434v86,-746,-167,-1617,-754,-2626l24505,xe" fillcolor="#00317b" stroked="f" strokeweight="0">
                  <v:stroke miterlimit="83231f" joinstyle="miter"/>
                  <v:path arrowok="t" textboxrect="0,0,48748,55728"/>
                </v:shape>
                <v:shape id="Shape 73" o:spid="_x0000_s1100" style="position:absolute;left:6592;top:8123;width:158;height:510;visibility:visible;mso-wrap-style:square;v-text-anchor:top" coordsize="15838,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" path="m464,l15838,6232r,11482l7930,14494r5879,16102l15838,28623r,3477l14745,33162r1093,2980l15838,50355r-679,660l14338,50173v997,-1325,1494,-2773,1466,-4305c15778,44312,15098,41724,13744,38113l,450,464,xe" fillcolor="#00317b" stroked="f" strokeweight="0">
                  <v:stroke miterlimit="83231f" joinstyle="miter"/>
                  <v:path arrowok="t" textboxrect="0,0,15838,51015"/>
                </v:shape>
                <v:shape id="Shape 74" o:spid="_x0000_s1101" style="position:absolute;left:6743;top:7980;width:7;height:13;visibility:visible;mso-wrap-style:square;v-text-anchor:top" coordsize="650,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" path="m650,r,1325l,801,650,xe" fillcolor="#00317b" stroked="f" strokeweight="0">
                  <v:stroke miterlimit="83231f" joinstyle="miter"/>
                  <v:path arrowok="t" textboxrect="0,0,650,1325"/>
                </v:shape>
                <v:shape id="Shape 75" o:spid="_x0000_s1102" style="position:absolute;left:6750;top:8485;width:103;height:142;visibility:visible;mso-wrap-style:square;v-text-anchor:top" coordsize="10258,14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" path="m,l596,1626v593,1519,1239,2628,1922,3330c3426,5895,4466,6223,5636,5949,6327,5780,7594,4934,9438,3400r820,843l,14213,,xe" fillcolor="#00317b" stroked="f" strokeweight="0">
                  <v:stroke miterlimit="83231f" joinstyle="miter"/>
                  <v:path arrowok="t" textboxrect="0,0,10258,14213"/>
                </v:shape>
                <v:shape id="Shape 76" o:spid="_x0000_s1103" style="position:absolute;left:6750;top:8186;width:342;height:263;visibility:visible;mso-wrap-style:square;v-text-anchor:top" coordsize="34253,263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" path="m,l22699,9201v3644,1480,6157,2210,7539,2171c31290,11350,32341,10890,33428,9990r825,846l18341,26301r-822,-846l18171,24825v1278,-1246,2002,-2300,2160,-3164c20435,21056,20241,20506,19766,20019v-285,-298,-626,-565,-1033,-781c18563,19126,17721,18742,16212,18096l10424,15740,,25869,,22391,7908,14702,,11482,,xe" fillcolor="#00317b" stroked="f" strokeweight="0">
                  <v:stroke miterlimit="83231f" joinstyle="miter"/>
                  <v:path arrowok="t" textboxrect="0,0,34253,26301"/>
                </v:shape>
                <v:shape id="Shape 77" o:spid="_x0000_s1104" style="position:absolute;left:6750;top:7619;width:579;height:658;visibility:visible;mso-wrap-style:square;v-text-anchor:top" coordsize="57861,65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" path="m29216,r910,741c29104,2409,28535,3621,28417,4389v-104,766,72,1580,532,2445c29418,7686,30501,8802,32196,10178l57861,30995r,4157l11915,35111,34649,53557v2062,1671,3840,2340,5331,1988c41470,55191,42706,54400,43687,53184r685,-836l45290,53086,34990,65783r-914,-741c35656,63054,36358,61362,36193,59936v-173,-1417,-1206,-2895,-3114,-4442l7857,35031r-1530,-4c4754,34996,3577,35143,2796,35478v-767,328,-1617,1023,-2531,2077l,37341,,36016,9596,24181r36342,356l30623,12114c28460,10361,26761,9486,25501,9489v-1714,4,-3359,1024,-4929,3035l19658,11783,29216,xe" fillcolor="#00317b" stroked="f" strokeweight="0">
                  <v:stroke miterlimit="83231f" joinstyle="miter"/>
                  <v:path arrowok="t" textboxrect="0,0,57861,65783"/>
                </v:shape>
                <v:shape id="Shape 78" o:spid="_x0000_s1105" style="position:absolute;left:7128;top:7443;width:201;height:278;visibility:visible;mso-wrap-style:square;v-text-anchor:top" coordsize="20027,27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" path="m321,l20027,2026r,10700l11534,11836r8493,11577l20027,27879,,561,321,xe" fillcolor="#00317b" stroked="f" strokeweight="0">
                  <v:stroke miterlimit="83231f" joinstyle="miter"/>
                  <v:path arrowok="t" textboxrect="0,0,20027,27879"/>
                </v:shape>
                <v:shape id="Shape 79" o:spid="_x0000_s1106" style="position:absolute;left:7329;top:7929;width:40;height:42;visibility:visible;mso-wrap-style:square;v-text-anchor:top" coordsize="4032,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" path="m,l4032,3271r-724,889l,4157,,xe" fillcolor="#00317b" stroked="f" strokeweight="0">
                  <v:stroke miterlimit="83231f" joinstyle="miter"/>
                  <v:path arrowok="t" textboxrect="0,0,4032,4160"/>
                </v:shape>
                <v:shape id="Shape 80" o:spid="_x0000_s1107" style="position:absolute;left:7329;top:7462;width:327;height:429;visibility:visible;mso-wrap-style:square;v-text-anchor:top" coordsize="32710,42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" path="m31688,r1022,581l21741,19872r-1022,-579l21172,18501v879,-1548,1278,-2765,1191,-3640c22295,14253,21953,13778,21363,13439v-360,-204,-764,-367,-1209,-461c19959,12921,19037,12788,17410,12589r-6217,-651l3255,25899r2908,3948c7158,31144,8086,32029,8939,32516v1135,643,2222,665,3273,78c12823,32239,13810,31072,15152,29088r1023,580l8633,42931,7615,42347v590,-1555,658,-3077,204,-4543c7362,36316,5984,34024,3679,30932l,25914,,21448r1646,2244l8493,11650,,10761,,61,21161,2236v3906,406,6528,406,7841,-15c30006,1901,30893,1167,31688,xe" fillcolor="#00317b" stroked="f" strokeweight="0">
                  <v:stroke miterlimit="83231f" joinstyle="miter"/>
                  <v:path arrowok="t" textboxrect="0,0,32710,42931"/>
                </v:shape>
                <v:shape id="Shape 81" o:spid="_x0000_s1108" style="position:absolute;left:3010;top:2702;width:601;height:867;visibility:visible;mso-wrap-style:square;v-text-anchor:top" coordsize="60113,86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" path="m60113,l1617,84317,,86652c9641,42384,32407,17536,60113,xe" fillcolor="red" stroked="f" strokeweight="0">
                  <v:stroke miterlimit="83231f" joinstyle="miter"/>
                  <v:path arrowok="t" textboxrect="0,0,60113,86652"/>
                </v:shape>
                <v:shape id="Shape 82" o:spid="_x0000_s1109" style="position:absolute;left:3018;top:2600;width:986;height:1188;visibility:visible;mso-wrap-style:square;v-text-anchor:top" coordsize="98569,118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" path="m98569,734l,118796c20383,80783,42445,43617,67155,7776,75712,2015,86760,,98569,734xe" fillcolor="red" stroked="f" strokeweight="0">
                  <v:stroke miterlimit="83231f" joinstyle="miter"/>
                  <v:path arrowok="t" textboxrect="0,0,98569,118796"/>
                </v:shape>
                <v:shape id="Shape 83" o:spid="_x0000_s1110" style="position:absolute;left:3032;top:2603;width:1402;height:1284;visibility:visible;mso-wrap-style:square;v-text-anchor:top" coordsize="140245,128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" path="m106394,r33851,1894l,128401,106394,xe" fillcolor="red" stroked="f" strokeweight="0">
                  <v:stroke miterlimit="83231f" joinstyle="miter"/>
                  <v:path arrowok="t" textboxrect="0,0,140245,128401"/>
                </v:shape>
                <v:shape id="Shape 84" o:spid="_x0000_s1111" style="position:absolute;left:3022;top:2637;width:1907;height:1356;visibility:visible;mso-wrap-style:square;v-text-anchor:top" coordsize="190717,135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" path="m146581,v18698,2556,30816,6987,44136,10196l,135586,146581,xe" fillcolor="red" stroked="f" strokeweight="0">
                  <v:stroke miterlimit="83231f" joinstyle="miter"/>
                  <v:path arrowok="t" textboxrect="0,0,190717,135586"/>
                </v:shape>
                <v:shape id="Shape 85" o:spid="_x0000_s1112" style="position:absolute;left:3028;top:2763;width:2350;height:1311;visibility:visible;mso-wrap-style:square;v-text-anchor:top" coordsize="235033,13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" path="m194259,v15013,2350,26950,8658,40774,16124l,131054,194259,xe" fillcolor="red" stroked="f" strokeweight="0">
                  <v:stroke miterlimit="83231f" joinstyle="miter"/>
                  <v:path arrowok="t" textboxrect="0,0,235033,131054"/>
                </v:shape>
                <v:shape id="Shape 86" o:spid="_x0000_s1113" style="position:absolute;left:3060;top:2971;width:2845;height:1181;visibility:visible;mso-wrap-style:square;v-text-anchor:top" coordsize="284516,118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" path="m240764,v17468,10152,31464,18145,43752,28581l,118146,240764,xe" fillcolor="red" stroked="f" strokeweight="0">
                  <v:stroke miterlimit="83231f" joinstyle="miter"/>
                  <v:path arrowok="t" textboxrect="0,0,284516,118146"/>
                </v:shape>
                <v:shape id="Shape 87" o:spid="_x0000_s1114" style="position:absolute;left:3065;top:3296;width:3311;height:924;visibility:visible;mso-wrap-style:square;v-text-anchor:top" coordsize="331056,92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" path="m288940,v16006,12434,29153,25030,42116,41566l,92372,288940,xe" fillcolor="red" stroked="f" strokeweight="0">
                  <v:stroke miterlimit="83231f" joinstyle="miter"/>
                  <v:path arrowok="t" textboxrect="0,0,331056,92372"/>
                </v:shape>
                <v:shape id="Shape 88" o:spid="_x0000_s1115" style="position:absolute;left:3122;top:3769;width:3597;height:521;visibility:visible;mso-wrap-style:square;v-text-anchor:top" coordsize="359673,52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" path="m330016,v12434,14321,19029,26587,29657,44490l2437,52121,,52174,330016,xe" fillcolor="red" stroked="f" strokeweight="0">
                  <v:stroke miterlimit="83231f" joinstyle="miter"/>
                  <v:path arrowok="t" textboxrect="0,0,359673,52174"/>
                </v:shape>
                <v:shape id="Shape 89" o:spid="_x0000_s1116" style="position:absolute;left:3480;top:4263;width:3478;height:508;visibility:visible;mso-wrap-style:square;v-text-anchor:top" coordsize="347857,5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" path="m327903,v8488,16783,13510,32530,19954,50818l,10581,327903,xe" fillcolor="red" stroked="f" strokeweight="0">
                  <v:stroke miterlimit="83231f" joinstyle="miter"/>
                  <v:path arrowok="t" textboxrect="0,0,347857,50818"/>
                </v:shape>
                <v:shape id="Shape 90" o:spid="_x0000_s1117" style="position:absolute;left:3255;top:4404;width:3830;height:912;visibility:visible;mso-wrap-style:square;v-text-anchor:top" coordsize="383076,9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" path="m,l372388,43438v4835,15725,7325,30597,10688,47737l,xe" fillcolor="red" stroked="f" strokeweight="0">
                  <v:stroke miterlimit="83231f" joinstyle="miter"/>
                  <v:path arrowok="t" textboxrect="0,0,383076,91175"/>
                </v:shape>
                <v:shape id="Shape 91" o:spid="_x0000_s1118" style="position:absolute;left:3181;top:4496;width:3930;height:1203;visibility:visible;mso-wrap-style:square;v-text-anchor:top" coordsize="392968,120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" path="m,l390517,88315v2451,10649,1620,21333,1890,31972l,xe" fillcolor="red" stroked="f" strokeweight="0">
                  <v:stroke miterlimit="83231f" joinstyle="miter"/>
                  <v:path arrowok="t" textboxrect="0,0,392968,120287"/>
                </v:shape>
                <v:shape id="Shape 92" o:spid="_x0000_s1119" style="position:absolute;left:3282;top:4615;width:3830;height:1512;visibility:visible;mso-wrap-style:square;v-text-anchor:top" coordsize="383069,15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" path="m,l382388,114395v681,13502,-785,24817,-2492,36813l,xe" fillcolor="red" stroked="f" strokeweight="0">
                  <v:stroke miterlimit="83231f" joinstyle="miter"/>
                  <v:path arrowok="t" textboxrect="0,0,383069,151208"/>
                </v:shape>
                <v:shape id="Shape 93" o:spid="_x0000_s1120" style="position:absolute;left:3390;top:4745;width:3681;height:1836;visibility:visible;mso-wrap-style:square;v-text-anchor:top" coordsize="368111,18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" path="m,l368111,145196v-1574,13154,-4172,25613,-7837,38455l,xe" fillcolor="red" stroked="f" strokeweight="0">
                  <v:stroke miterlimit="83231f" joinstyle="miter"/>
                  <v:path arrowok="t" textboxrect="0,0,368111,183651"/>
                </v:shape>
                <v:shape id="Shape 94" o:spid="_x0000_s1121" style="position:absolute;left:4021;top:5173;width:2952;height:1829;visibility:visible;mso-wrap-style:square;v-text-anchor:top" coordsize="295222,182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" path="m,l295222,146272r-13536,36619c239418,153792,197151,129827,154883,107238,109649,59775,54199,31039,,xe" fillcolor="red" stroked="f" strokeweight="0">
                  <v:stroke miterlimit="83231f" joinstyle="miter"/>
                  <v:path arrowok="t" textboxrect="0,0,295222,182891"/>
                </v:shape>
                <v:shape id="Shape 95" o:spid="_x0000_s1122" style="position:absolute;left:5635;top:6297;width:1206;height:1084;visibility:visible;mso-wrap-style:square;v-text-anchor:top" coordsize="120639,108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" path="m,3834c726,3722,120639,65801,117155,77314v-3485,11512,-10898,20992,-16420,31042c73296,86695,45853,65026,18414,43369,18414,43369,2286,,,3834xe" fillcolor="red" stroked="f" strokeweight="0">
                  <v:stroke miterlimit="83231f" joinstyle="miter"/>
                  <v:path arrowok="t" textboxrect="0,0,120639,108356"/>
                </v:shape>
                <v:shape id="Shape 96" o:spid="_x0000_s1123" style="position:absolute;left:5846;top:6850;width:787;height:917;visibility:visible;mso-wrap-style:square;v-text-anchor:top" coordsize="78660,91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" path="m541,v,,78119,51065,76492,56480c74384,63033,53773,91660,52330,90112l,34121,541,xe" fillcolor="red" stroked="f" strokeweight="0">
                  <v:stroke miterlimit="83231f" joinstyle="miter"/>
                  <v:path arrowok="t" textboxrect="0,0,78660,91660"/>
                </v:shape>
                <v:shape id="Shape 97" o:spid="_x0000_s1124" style="position:absolute;left:5727;top:7278;width:642;height:792;visibility:visible;mso-wrap-style:square;v-text-anchor:top" coordsize="64206,79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" path="m9205,v,,55001,46747,51803,52196c57812,57651,32187,79139,35201,79070l,34665,9205,xe" fillcolor="red" stroked="f" strokeweight="0">
                  <v:stroke miterlimit="83231f" joinstyle="miter"/>
                  <v:path arrowok="t" textboxrect="0,0,64206,79139"/>
                </v:shape>
                <v:shape id="Shape 98" o:spid="_x0000_s1125" style="position:absolute;left:5567;top:7702;width:466;height:559;visibility:visible;mso-wrap-style:square;v-text-anchor:top" coordsize="46641,55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" path="m12186,l46641,39943c39973,46603,32548,52150,23893,55920l,23015,12186,xe" fillcolor="red" stroked="f" strokeweight="0">
                  <v:stroke miterlimit="83231f" joinstyle="miter"/>
                  <v:path arrowok="t" textboxrect="0,0,46641,55920"/>
                </v:shape>
                <v:shape id="Shape 99" o:spid="_x0000_s1126" style="position:absolute;left:5423;top:7989;width:304;height:414;visibility:visible;mso-wrap-style:square;v-text-anchor:top" coordsize="30330,4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" path="m10292,l30330,29516v-3762,5227,-8424,8942,-13539,11912l,16790,10292,xe" fillcolor="red" stroked="f" strokeweight="0">
                  <v:stroke miterlimit="83231f" joinstyle="miter"/>
                  <v:path arrowok="t" textboxrect="0,0,30330,41428"/>
                </v:shape>
                <v:shape id="Shape 100" o:spid="_x0000_s1127" style="position:absolute;left:5288;top:8203;width:238;height:311;visibility:visible;mso-wrap-style:square;v-text-anchor:top" coordsize="23828,3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" path="m10559,l23828,22205c18755,26601,12924,29635,6224,31145l,14081,10559,xe" fillcolor="red" stroked="f" strokeweight="0">
                  <v:stroke miterlimit="83231f" joinstyle="miter"/>
                  <v:path arrowok="t" textboxrect="0,0,23828,31145"/>
                </v:shape>
                <v:shape id="Shape 101" o:spid="_x0000_s1128" style="position:absolute;left:5112;top:8436;width:181;height:162;visibility:visible;mso-wrap-style:square;v-text-anchor:top" coordsize="18141,16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" path="m13536,r4605,10016l,16246,13536,xe" fillcolor="red" stroked="f" strokeweight="0">
                  <v:stroke miterlimit="83231f" joinstyle="miter"/>
                  <v:path arrowok="t" textboxrect="0,0,18141,16246"/>
                </v:shape>
                <v:shape id="Shape 102" o:spid="_x0000_s1129" style="position:absolute;left:876;top:2722;width:4401;height:6174;visibility:visible;mso-wrap-style:square;v-text-anchor:top" coordsize="440119,617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" path="m231451,c178380,67299,136944,142815,167223,205603v37379,68376,103577,107856,167891,148392c394664,394862,440119,443319,405515,534881v-27313,65643,-79196,82505,-133905,74643c141174,589245,33823,485101,10977,356159,,308794,5349,254409,24516,195311,62230,78931,156910,21410,231451,xe" fillcolor="#039" stroked="f" strokeweight="0">
                  <v:stroke miterlimit="83231f" joinstyle="miter"/>
                  <v:path arrowok="t" textboxrect="0,0,440119,617386"/>
                </v:shape>
                <v:shape id="Shape 103" o:spid="_x0000_s1130" style="position:absolute;left:26151;top:6998;width:820;height:942;visibility:visible;mso-wrap-style:square;v-text-anchor:top" coordsize="81961,94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" path="m46746,v8277,,15030,1032,20264,3103c72251,5173,76637,8020,80190,11653r-8615,9245c67856,17352,63929,14882,59789,13489,55656,12095,51304,11401,46746,11401v-5151,,-9799,946,-13936,2847c28674,16153,25128,18705,22173,21909v-2959,3212,-5243,6992,-6840,11340c13727,37601,12921,42224,12921,47120v,5068,889,9773,2663,14126c17356,65592,19807,69372,22932,72583v3125,3211,6797,5720,11020,7535c38175,81935,42775,82840,47757,82840v4310,,8382,-400,12226,-1199c63824,80835,67097,79675,69800,78152r,-24951l49911,53201r,-11401l81961,41800r,44211c79765,87361,77274,88542,74484,89557v-2786,1014,-5674,1879,-8673,2596c62813,92869,59771,93395,56689,93736v-3081,336,-5972,509,-8679,509c40414,94245,33638,92976,27681,90442,21730,87909,16700,84492,12607,80183,8510,75876,5386,70872,3236,65174,1077,59472,,53452,,47120,,40453,1163,34243,3489,28501,5810,22758,9014,17776,13115,13553,17208,9331,22130,6015,27871,3611,33613,1198,39906,,46746,xe" fillcolor="#003775" stroked="f" strokeweight="0">
                  <v:stroke miterlimit="83231f" joinstyle="miter"/>
                  <v:path arrowok="t" textboxrect="0,0,81961,94245"/>
                </v:shape>
                <v:shape id="Shape 104" o:spid="_x0000_s1131" style="position:absolute;left:27326;top:6998;width:468;height:942;visibility:visible;mso-wrap-style:square;v-text-anchor:top" coordsize="46742,94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" path="m46742,r,11401l32807,14247v-4141,1898,-7686,4457,-10639,7661c19213,25120,16930,28900,15325,33249v-1603,4351,-2405,8970,-2405,13870c12920,52019,13722,56642,15325,60990v1605,4349,3888,8129,6843,11340c25121,75534,28666,78091,32807,79991r13935,2848l46742,94240,27868,90630c22128,88224,17204,84916,13108,80685,9015,76470,5803,71484,3481,65743,1162,60000,,53795,,47119,,40445,1162,34242,3481,28500,5803,22758,9015,17776,13108,13553,17204,9331,22128,6015,27868,3606l46742,xe" fillcolor="#003775" stroked="f" strokeweight="0">
                  <v:stroke miterlimit="83231f" joinstyle="miter"/>
                  <v:path arrowok="t" textboxrect="0,0,46742,94240"/>
                </v:shape>
                <v:shape id="Shape 105" o:spid="_x0000_s1132" style="position:absolute;left:27794;top:6998;width:467;height:942;visibility:visible;mso-wrap-style:square;v-text-anchor:top" coordsize="46743,94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" path="m3,c6840,,13133,1198,18876,3607v5741,2408,10659,5724,14760,9946c37729,17776,40935,22758,43262,28501v2322,5742,3481,11945,3481,18619c46743,53795,45584,60001,43262,65743v-2327,5742,-5533,10728,-9626,14943c29535,84917,24617,88225,18876,90630,13133,93042,6840,94241,3,94241r-3,-1l,82839r3,1c5148,82840,9796,81893,13936,79991v4137,-1900,7683,-4456,10642,-7661c27529,69120,29811,65339,31418,60991v1598,-4349,2404,-8972,2404,-13871c33822,42220,33016,37601,31418,33249,29811,28901,27529,25121,24578,21909,21619,18705,18073,16146,13936,14248,9796,12347,5148,11401,3,11401r-3,1l,1,3,xe" fillcolor="#003775" stroked="f" strokeweight="0">
                  <v:stroke miterlimit="83231f" joinstyle="miter"/>
                  <v:path arrowok="t" textboxrect="0,0,46743,94241"/>
                </v:shape>
                <v:shape id="Shape 106" o:spid="_x0000_s1133" style="position:absolute;left:28626;top:7020;width:308;height:897;visibility:visible;mso-wrap-style:square;v-text-anchor:top" coordsize="30781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" path="m,l30781,r,10641l12160,10641r,26600l28749,37241r2032,-219l30781,48059r-631,-179l12160,47880r,31161l30020,79041r761,-71l30781,89686r-1,l,89686,,xe" fillcolor="#003775" stroked="f" strokeweight="0">
                  <v:stroke miterlimit="83231f" joinstyle="miter"/>
                  <v:path arrowok="t" textboxrect="0,0,30781,89686"/>
                </v:shape>
                <v:shape id="Shape 107" o:spid="_x0000_s1134" style="position:absolute;left:28934;top:7020;width:315;height:897;visibility:visible;mso-wrap-style:square;v-text-anchor:top" coordsize="31541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" path="m,l381,c4260,,7872,467,11212,1389v3334,936,6203,2308,8612,4122c22232,7329,24133,9647,25526,12474v1394,2829,2088,6145,2088,9946c27614,27571,26178,31776,23309,35020v-2877,3259,-6593,5641,-11149,7160l12160,42437v2702,169,5234,863,7602,2087c22120,45749,24173,47354,25900,49338v1736,1986,3108,4284,4118,6905c31035,58859,31541,61688,31541,64728v,4054,-824,7625,-2469,10706c27424,78515,25159,81114,22293,83224v-2873,2110,-6206,3716,-10004,4809l,89686,,78970r5384,-498c7619,78091,9711,77331,11652,76189v1940,-1134,3589,-2674,4943,-4621c17945,69628,18621,67053,18621,63841v,-5316,-1734,-9309,-5198,-11974l,48059,,37022r4433,-479c6460,36079,8232,35298,9754,34203v1515,-1098,2722,-2496,3604,-4183c14248,28335,14693,26264,14693,23813v,-3545,-1140,-6628,-3424,-9244c8995,11951,5402,10641,506,10641r-506,l,xe" fillcolor="#003775" stroked="f" strokeweight="0">
                  <v:stroke miterlimit="83231f" joinstyle="miter"/>
                  <v:path arrowok="t" textboxrect="0,0,31541,89686"/>
                </v:shape>
                <v:shape id="Shape 1001" o:spid="_x0000_s1135" style="position:absolute;left:29614;top:7020;width:122;height:897;visibility:visible;mso-wrap-style:square;v-text-anchor:top" coordsize="12160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" path="m,l12160,r,89686l,89686,,e" fillcolor="#003775" stroked="f" strokeweight="0">
                  <v:stroke miterlimit="83231f" joinstyle="miter"/>
                  <v:path arrowok="t" textboxrect="0,0,12160,89686"/>
                </v:shape>
                <v:shape id="Shape 109" o:spid="_x0000_s1136" style="position:absolute;left:30156;top:7020;width:602;height:897;visibility:visible;mso-wrap-style:square;v-text-anchor:top" coordsize="60170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" path="m,l57891,r,11397l12160,11397r,26731l54719,38128r,11400l12160,49528r,28757l60170,78285r,11401l,89686,,xe" fillcolor="#003775" stroked="f" strokeweight="0">
                  <v:stroke miterlimit="83231f" joinstyle="miter"/>
                  <v:path arrowok="t" textboxrect="0,0,60170,89686"/>
                </v:shape>
                <v:shape id="Shape 110" o:spid="_x0000_s1137" style="position:absolute;left:31120;top:7020;width:298;height:897;visibility:visible;mso-wrap-style:square;v-text-anchor:top" coordsize="29766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" path="m,l29766,r,10774l28119,10641r-15959,l12160,39521r15959,l29766,39388r,17798l25715,50162r-13555,l12160,89686,,89686,,xe" fillcolor="#003775" stroked="f" strokeweight="0">
                  <v:stroke miterlimit="83231f" joinstyle="miter"/>
                  <v:path arrowok="t" textboxrect="0,0,29766,89686"/>
                </v:shape>
                <v:shape id="Shape 111" o:spid="_x0000_s1138" style="position:absolute;left:31418;top:7020;width:339;height:897;visibility:visible;mso-wrap-style:square;v-text-anchor:top" coordsize="33949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" path="m,l1776,c7514,,12249,784,15961,2342v3715,1563,6652,3547,8809,5956c26915,10702,28416,13409,29263,16404v846,2996,1264,5891,1264,8677c30527,27949,30023,30718,29010,33379v-1011,2659,-2469,5065,-4370,7218c22739,42753,20417,44572,17671,46048v-2747,1475,-5803,2382,-9184,2721l33949,89686r-15202,l,57186,,39388r5387,-432c7710,38574,9772,37878,11590,36860v1818,-1012,3269,-2470,4371,-4367c17058,30593,17606,28122,17606,25081v,-3039,-548,-5508,-1645,-7409c14859,15768,13408,14312,11590,13298,9772,12285,7710,11591,5387,11210l,10774,,xe" fillcolor="#003775" stroked="f" strokeweight="0">
                  <v:stroke miterlimit="83231f" joinstyle="miter"/>
                  <v:path arrowok="t" textboxrect="0,0,33949,89686"/>
                </v:shape>
                <v:shape id="Shape 112" o:spid="_x0000_s1139" style="position:absolute;left:32084;top:7020;width:778;height:897;visibility:visible;mso-wrap-style:square;v-text-anchor:top" coordsize="77779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" path="m,l15966,,65369,73720r252,l65621,,77779,r,89686l62324,89686,12421,15963r-253,l12168,89686,,89686,,xe" fillcolor="#003775" stroked="f" strokeweight="0">
                  <v:stroke miterlimit="83231f" joinstyle="miter"/>
                  <v:path arrowok="t" textboxrect="0,0,77779,89686"/>
                </v:shape>
                <v:shape id="Shape 113" o:spid="_x0000_s1140" style="position:absolute;left:33227;top:6998;width:467;height:942;visibility:visible;mso-wrap-style:square;v-text-anchor:top" coordsize="46743,94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" path="m46739,r4,1l46743,11402r-4,-1c41595,11401,36947,12347,32807,14248v-4133,1898,-7686,4457,-10638,7661c19210,25121,16932,28901,15325,33249v-1601,4352,-2404,8971,-2404,13871c12921,52019,13724,56642,15325,60991v1607,4348,3885,8129,6844,11339c25121,75535,28674,78091,32807,79991v4140,1902,8788,2849,13932,2849l46743,82839r,11401l46739,94241v-6833,,-13132,-1199,-18871,-3611c22122,88225,17205,84917,13108,80686,9015,76471,5804,71485,3481,65743,1163,60001,,53795,,47120,,40446,1163,34243,3481,28501,5804,22758,9015,17776,13108,13553,17205,9331,22122,6015,27868,3607,33607,1198,39906,,46739,xe" fillcolor="#003775" stroked="f" strokeweight="0">
                  <v:stroke miterlimit="83231f" joinstyle="miter"/>
                  <v:path arrowok="t" textboxrect="0,0,46743,94241"/>
                </v:shape>
                <v:shape id="Shape 114" o:spid="_x0000_s1141" style="position:absolute;left:33694;top:6998;width:468;height:942;visibility:visible;mso-wrap-style:square;v-text-anchor:top" coordsize="46741,94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" path="m,l18874,3606v5743,2408,10660,5724,14753,9947c37727,17776,40935,22757,43261,28500v2315,5742,3480,11945,3480,18619c46741,53794,45576,60000,43261,65742v-2326,5742,-5534,10728,-9634,14943c29534,84916,24617,88224,18874,90629l,94239,,82838,13931,79990v4140,-1900,7686,-4456,10645,-7660c27529,69119,29811,65339,31416,60990v1599,-4349,2406,-8972,2406,-13871c33822,42219,33015,37600,31416,33248,29811,28900,27529,25120,24576,21908,21617,18704,18071,16145,13931,14247l,11401,,xe" fillcolor="#003775" stroked="f" strokeweight="0">
                  <v:stroke miterlimit="83231f" joinstyle="miter"/>
                  <v:path arrowok="t" textboxrect="0,0,46741,94239"/>
                </v:shape>
                <v:shape id="Shape 115" o:spid="_x0000_s1142" style="position:absolute;left:35048;top:7020;width:389;height:897;visibility:visible;mso-wrap-style:square;v-text-anchor:top" coordsize="38825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" path="m,l31286,r7539,974l38825,13112,30397,11397r-18237,l12160,78285r15322,l38825,76661r,11309l29261,89686,,89686,,xe" fillcolor="#003775" stroked="f" strokeweight="0">
                  <v:stroke miterlimit="83231f" joinstyle="miter"/>
                  <v:path arrowok="t" textboxrect="0,0,38825,89686"/>
                </v:shape>
                <v:shape id="Shape 116" o:spid="_x0000_s1143" style="position:absolute;left:35437;top:7030;width:395;height:870;visibility:visible;mso-wrap-style:square;v-text-anchor:top" coordsize="39586,86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" path="m,l9122,1179v4771,1436,8903,3358,12410,5763c25034,9347,27950,12118,30277,15240v2314,3125,4154,6332,5508,9626c37131,28161,38106,31454,38697,34745v587,3294,889,6335,889,9122c39586,49612,38524,55164,36415,60528v-2110,5357,-5235,10131,-9368,14313c22907,79022,17774,82373,11650,84907l,86996,,75687r3294,-472c7896,73822,11927,71735,15390,68948v3459,-2787,6206,-6272,8233,-10450c25654,54318,26665,49439,26665,43867v,-2869,-467,-6229,-1393,-10069c24340,29953,22591,26303,20013,22839,17435,19380,13867,16446,9310,14033l,12138,,xe" fillcolor="#003775" stroked="f" strokeweight="0">
                  <v:stroke miterlimit="83231f" joinstyle="miter"/>
                  <v:path arrowok="t" textboxrect="0,0,39586,86996"/>
                </v:shape>
                <v:shape id="Shape 117" o:spid="_x0000_s1144" style="position:absolute;left:36197;top:7020;width:602;height:897;visibility:visible;mso-wrap-style:square;v-text-anchor:top" coordsize="60178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" path="m,l57894,r,11397l12160,11397r,26731l54727,38128r,11400l12160,49528r,28757l60178,78285r,11401l,89686,,xe" fillcolor="#003775" stroked="f" strokeweight="0">
                  <v:stroke miterlimit="83231f" joinstyle="miter"/>
                  <v:path arrowok="t" textboxrect="0,0,60178,89686"/>
                </v:shape>
                <v:shape id="Shape 118" o:spid="_x0000_s1145" style="position:absolute;left:37703;top:7020;width:534;height:897;visibility:visible;mso-wrap-style:square;v-text-anchor:top" coordsize="53327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" path="m,l12158,r,78285l53327,78285r,11401l,89686,,xe" fillcolor="#003775" stroked="f" strokeweight="0">
                  <v:stroke miterlimit="83231f" joinstyle="miter"/>
                  <v:path arrowok="t" textboxrect="0,0,53327,89686"/>
                </v:shape>
                <v:shape id="Shape 119" o:spid="_x0000_s1146" style="position:absolute;left:38437;top:7020;width:443;height:897;visibility:visible;mso-wrap-style:square;v-text-anchor:top" coordsize="44334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" path="m39520,r4814,l44334,15706r-1,l27360,56872r16974,l44334,67518r-21280,l14184,89686,,89686,39520,xe" fillcolor="#003775" stroked="f" strokeweight="0">
                  <v:stroke miterlimit="83231f" joinstyle="miter"/>
                  <v:path arrowok="t" textboxrect="0,0,44334,89686"/>
                </v:shape>
                <v:shape id="Shape 120" o:spid="_x0000_s1147" style="position:absolute;left:38880;top:7020;width:446;height:897;visibility:visible;mso-wrap-style:square;v-text-anchor:top" coordsize="44589,8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" path="m,l6206,,44589,89686r-14191,l21405,67518,,67518,,56872r16975,l252,15706r-252,l,xe" fillcolor="#003775" stroked="f" strokeweight="0">
                  <v:stroke miterlimit="83231f" joinstyle="miter"/>
                  <v:path arrowok="t" textboxrect="0,0,44589,89686"/>
                </v:shape>
                <v:shape id="Shape 121" o:spid="_x0000_s1148" style="position:absolute;left:20103;top:8886;width:569;height:1210;visibility:visible;mso-wrap-style:square;v-text-anchor:top" coordsize="56903,120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" path="m1393,c5278,,9893,173,15239,522v5105,349,9432,522,12974,522c31753,1044,36105,871,41270,522,46674,173,51318,,55206,r1697,458l56903,6747,54511,5832v-4878,,-8575,389,-11102,1174c40881,7794,39197,9029,38354,10716v-842,1689,-1264,4653,-1264,8901l37090,58449v3371,461,7611,688,12715,688l56903,56840r,17418l50897,66632c48603,64948,44003,64101,37090,64101r,37394c37090,105498,37602,108320,38613,109972v1020,1656,2823,2961,5404,3918c46601,114847,50302,115613,55119,116198v987,114,1480,899,1480,2343c56599,120164,56135,120978,55206,120978v-3888,,-8532,-177,-13936,-522c36105,120107,31753,119934,28213,119934v-3542,,-7869,173,-12974,522c9893,120801,5278,120978,1393,120978,461,120978,,120164,,118541v,-1444,461,-2229,1393,-2343c6206,115613,9893,114844,12448,113890v2557,-957,4343,-2250,5357,-3875c18824,108389,19332,105545,19332,101484r,-81904c19332,15577,18849,12747,17896,11095,16934,9443,15178,8122,12621,7135,10069,6148,6325,5363,1393,4784,461,4784,,3988,,2394,,799,461,,1393,xe" fillcolor="#003775" stroked="f" strokeweight="0">
                  <v:stroke miterlimit="83231f" joinstyle="miter"/>
                  <v:path arrowok="t" textboxrect="0,0,56903,120978"/>
                </v:shape>
                <v:shape id="Shape 122" o:spid="_x0000_s1149" style="position:absolute;left:20672;top:8891;width:643;height:1205;visibility:visible;mso-wrap-style:square;v-text-anchor:top" coordsize="64222,12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" path="m,l28344,7656v7082,5410,10628,13010,10628,22803c38972,36644,36629,42382,31949,47677,27272,52973,20947,57051,12970,59914r26820,43613c42119,107340,45113,110147,48779,111970v3661,1817,8402,3073,14220,3769c63812,115854,64222,116638,64222,118082v,1623,-464,2437,-1393,2437c60680,120519,57170,120314,52291,119911v-3542,-292,-5889,-436,-7052,-436c43555,119475,40912,119648,37316,119998v-3603,345,-6239,521,-7924,521l3008,77617,,73799,,56381,13369,52055v4295,-4425,6444,-11492,6444,-21204c19813,22357,17962,15987,14261,11742l,6288,,xe" fillcolor="#003775" stroked="f" strokeweight="0">
                  <v:stroke miterlimit="83231f" joinstyle="miter"/>
                  <v:path arrowok="t" textboxrect="0,0,64222,120519"/>
                </v:shape>
                <v:shape id="Shape 123" o:spid="_x0000_s1150" style="position:absolute;left:21465;top:8886;width:1063;height:1210;visibility:visible;mso-wrap-style:square;v-text-anchor:top" coordsize="106323,120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" path="m1393,c16024,695,31001,1044,46322,1044,61765,1044,76770,695,91347,v1335,8985,3276,17856,5828,26611c97175,27773,96163,28353,94126,28353v-983,,-1595,-403,-1825,-1217c88006,13453,78833,6613,64787,6613r-17594,c40465,6613,37092,10090,37092,17046r,38703l59041,55749v5832,,9784,-1332,11858,-4003c72969,49082,74416,44355,75237,37573v,-928,792,-1393,2398,-1393c79225,36180,80021,36645,80021,37573v,2902,-172,6552,-522,10959c79150,52761,78981,56218,78981,58878v,2725,169,6210,518,10440c79849,73843,80021,77554,80021,80449v,929,-796,1394,-2386,1394c76029,81843,75237,81378,75237,80449,74362,73378,72824,68425,70640,65578,68450,62737,64581,61315,59041,61315r-21949,l37092,104105v,6846,3373,10264,10101,10264l66180,114369v6907,,13755,-2250,20552,-6740c93525,103133,98514,97527,101708,90799v226,-518,724,-781,1483,-781c104000,90018,104724,90230,105366,90666v637,439,957,975,957,1612c101622,102308,97787,111881,94828,120978v-21888,-695,-37472,-1044,-46760,-1044c38895,119934,23336,120283,1393,120978,465,120978,,120164,,118541v,-1444,465,-2233,1393,-2343c6210,115613,9893,114844,12450,113890v2555,-957,4341,-2250,5353,-3875c18822,108389,19329,105545,19329,101484r,-81904c19329,15577,18853,12747,17889,11095,16932,9443,15182,8122,12622,7135,10070,6148,6326,5363,1393,4784,465,4784,,3988,,2394,,799,465,,1393,xe" fillcolor="#003775" stroked="f" strokeweight="0">
                  <v:stroke miterlimit="83231f" joinstyle="miter"/>
                  <v:path arrowok="t" textboxrect="0,0,106323,120978"/>
                </v:shape>
                <v:shape id="Shape 124" o:spid="_x0000_s1151" style="position:absolute;left:22684;top:8886;width:584;height:1210;visibility:visible;mso-wrap-style:square;v-text-anchor:top" coordsize="58383,120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" path="m1389,c5281,,9929,169,15325,519v5167,348,9511,521,13057,521c31918,1040,36238,867,41339,519,46670,169,51283,,55170,r3213,386l58383,7496,54507,5821v-4525,,-8024,353,-10486,1051c41544,7571,39809,8701,38793,10275v-1018,1572,-1526,4679,-1526,9330l37267,59644v,2499,785,4172,2351,5012c41187,65505,44582,65919,49809,65919r8574,-3168l58383,71478r-592,97c50832,71575,43992,71282,37267,70703r,30788c37267,105551,37775,108392,38793,110011v1016,1625,2787,2918,5314,3875c46631,114843,50331,115609,55209,116194v926,114,1394,899,1394,2343c56603,120160,56135,120974,55209,120974v-3891,,-8506,-177,-13845,-522c36252,120103,31928,119930,28390,119930v-3542,,-7898,173,-13065,522c9929,120797,5281,120974,1389,120974,465,120974,,120160,,118537v,-1444,465,-2229,1389,-2343c8416,115376,13190,114073,15718,112276v2523,-1796,3787,-5396,3787,-10796l19505,19576v,-4060,-504,-6919,-1523,-8571c16967,9349,15178,8046,12625,7088,10070,6131,6328,5359,1389,4780,465,4780,,3984,,2391,,795,465,,1389,xe" fillcolor="#003775" stroked="f" strokeweight="0">
                  <v:stroke miterlimit="83231f" joinstyle="miter"/>
                  <v:path arrowok="t" textboxrect="0,0,58383,120974"/>
                </v:shape>
                <v:shape id="Shape 125" o:spid="_x0000_s1152" style="position:absolute;left:23268;top:8890;width:404;height:711;visibility:visible;mso-wrap-style:square;v-text-anchor:top" coordsize="40364,7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" path="m,l15606,1873v5414,1506,9970,3766,13667,6780c36671,14687,40364,23504,40364,35092v,10210,-3930,18777,-11781,25704c24653,64259,20258,66857,15396,68590l,71093,,62366,13368,57426v5166,-5410,7748,-12855,7748,-22334c21116,25793,18844,18521,14286,13287l,7111,,xe" fillcolor="#003775" stroked="f" strokeweight="0">
                  <v:stroke miterlimit="83231f" joinstyle="miter"/>
                  <v:path arrowok="t" textboxrect="0,0,40364,71093"/>
                </v:shape>
                <v:shape id="Shape 126" o:spid="_x0000_s1153" style="position:absolute;left:23918;top:8886;width:1315;height:1238;visibility:visible;mso-wrap-style:square;v-text-anchor:top" coordsize="131487,123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" path="m1393,c5282,,9901,169,15239,522v5105,345,9436,518,12971,518c31756,1040,36105,867,41278,522,46675,169,51322,,55213,v926,,1387,795,1387,2391c56600,3984,56139,4780,55213,4780,50274,5359,46526,6131,43978,7088v-2559,958,-4345,2261,-5357,3917c37602,12657,37098,15516,37098,19576r,54923c37098,88776,39795,99248,45194,105918v5400,6675,14192,10013,26388,10013c94515,115931,105980,101422,105980,72410r,-52834c105980,14180,104685,10565,102100,8741,99519,6915,94656,5594,87517,4780v-930,,-1393,-796,-1393,-2389c86124,795,86583,,87513,v2663,,6163,169,10501,522c102464,867,106078,1040,108861,1040v2782,,6257,-173,10440,-518c123595,169,127196,,130097,v933,,1390,795,1390,2391c131487,3984,131030,4780,130097,4780v-7315,929,-12218,2278,-14716,4050c112881,10595,111641,14180,111641,19576r,54573c111641,89639,107897,101782,100419,110570v-7484,8791,-18043,13187,-31673,13187c53202,123757,41083,119567,32379,111178,23682,102794,19329,91382,19329,76932r,-57356c19329,15573,18857,12743,17896,11091,16938,9439,15182,8118,12625,7131,10074,6145,6326,5359,1393,4780,469,4780,,3984,,2391,,795,469,,1393,xe" fillcolor="#003775" stroked="f" strokeweight="0">
                  <v:stroke miterlimit="83231f" joinstyle="miter"/>
                  <v:path arrowok="t" textboxrect="0,0,131487,123757"/>
                </v:shape>
                <v:shape id="Shape 127" o:spid="_x0000_s1154" style="position:absolute;left:24576;top:8477;width:365;height:306;visibility:visible;mso-wrap-style:square;v-text-anchor:top" coordsize="36576,30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" path="m29261,v1972,,3682,911,5137,2739c35852,4564,36576,6322,36576,8000v,1507,-526,2581,-1566,3222l4531,30093v-524,349,-1044,518,-1568,518c2555,30611,1962,30208,1177,29394,392,28584,,27829,,27133v,-521,320,-1073,958,-1652l26996,867c27572,288,28331,,29261,xe" fillcolor="#003775" stroked="f" strokeweight="0">
                  <v:stroke miterlimit="83231f" joinstyle="miter"/>
                  <v:path arrowok="t" textboxrect="0,0,36576,30611"/>
                </v:shape>
                <v:shape id="Shape 128" o:spid="_x0000_s1155" style="position:absolute;left:25471;top:8886;width:602;height:1210;visibility:visible;mso-wrap-style:square;v-text-anchor:top" coordsize="60217,120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" path="m1393,v3891,,8650,169,14285,522c21071,867,25538,1040,29077,1040v3531,,8176,-173,13914,-518c49078,169,54064,,57953,r2264,667l60217,8435,51725,5828r-3481,c40924,5828,37271,8964,37271,15235r,37904l49809,53139,60217,49948r,10191l56253,58709r-18982,l37271,101560v,5284,1508,8898,4532,10846c44816,114350,49986,115322,57301,115322r2916,-1288l60217,120890r-13889,-438c39535,120103,34365,119930,30830,119930v-3545,,-8309,173,-14284,522c10335,120797,5284,120974,1393,120974,464,120974,,120160,,118537v,-1444,464,-2229,1393,-2343c8416,115376,13198,114073,15717,112276v2524,-1796,3788,-5400,3788,-10796l19505,19576v,-4060,-508,-6919,-1523,-8571c16970,9349,15184,8046,12629,7088,10072,6131,6325,5359,1393,4780,464,4780,,3984,,2391,,795,464,,1393,xe" fillcolor="#003775" stroked="f" strokeweight="0">
                  <v:stroke miterlimit="83231f" joinstyle="miter"/>
                  <v:path arrowok="t" textboxrect="0,0,60217,120974"/>
                </v:shape>
                <v:shape id="Shape 129" o:spid="_x0000_s1156" style="position:absolute;left:26073;top:8893;width:421;height:1203;visibility:visible;mso-wrap-style:square;v-text-anchor:top" coordsize="42098,120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" path="m,l24000,7073v6668,5158,10002,11969,10002,20432c34002,33421,31533,38947,26596,44073,21669,49211,15570,52587,8316,54207v10274,2035,18475,5767,24603,11222c39038,70879,42098,77344,42098,84821v,10724,-3593,19321,-10796,25787c24102,117077,14554,120307,2657,120307l,120223r,-6857l15714,106422v4817,-5486,7232,-12669,7232,-21557c22946,76502,20566,69938,15808,65176l,59472,,49281,8791,46586v3975,-3921,5965,-10292,5965,-19126c14756,19797,12870,14160,9101,10561l,7768,,xe" fillcolor="#003775" stroked="f" strokeweight="0">
                  <v:stroke miterlimit="83231f" joinstyle="miter"/>
                  <v:path arrowok="t" textboxrect="0,0,42098,120307"/>
                </v:shape>
                <v:shape id="Shape 130" o:spid="_x0000_s1157" style="position:absolute;left:26769;top:8886;width:1022;height:1210;visibility:visible;mso-wrap-style:square;v-text-anchor:top" coordsize="102147,120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" path="m1397,c5286,,9929,179,15325,522v5170,349,9523,522,13065,522c31933,1044,36256,871,41364,522,46711,179,51322,,55213,v930,,1387,799,1387,2394c56600,3988,56143,4784,55213,4784,50331,5363,46620,6135,44064,7092v-2555,958,-4323,2246,-5314,3869c37761,12586,37274,15461,37274,19583r,84511c37274,110945,40641,114369,47376,114369r17236,c71759,114369,77793,112468,82725,108669v4936,-3797,9814,-10883,14633,-21265c97586,86944,98143,86709,99014,86709v750,,1462,235,2131,695c101812,87873,102147,88395,102147,88970v-2729,10210,-4875,20880,-6445,32008c73466,120283,57646,119934,48247,119934v-9291,,-24908,349,-46850,1044c469,120978,,120164,,118541v,-1444,469,-2229,1397,-2343c8421,115384,13198,114077,15718,112277v2527,-1793,3791,-5397,3791,-10793l19509,19580v,-4060,-507,-6919,-1523,-8571c16967,9353,15186,8050,12629,7092,10074,6135,6326,5363,1397,4784,469,4784,,3988,,2394,,799,469,,1397,xe" fillcolor="#003775" stroked="f" strokeweight="0">
                  <v:stroke miterlimit="83231f" joinstyle="miter"/>
                  <v:path arrowok="t" textboxrect="0,0,102147,120978"/>
                </v:shape>
                <v:shape id="Shape 131" o:spid="_x0000_s1158" style="position:absolute;left:28066;top:8886;width:566;height:1210;visibility:visible;mso-wrap-style:square;v-text-anchor:top" coordsize="56600,120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" path="m1393,v3946,,8622,173,14018,522c20520,871,24847,1044,28387,1044v3542,,7865,-173,12974,-522c46706,173,51318,,55203,v932,,1397,799,1397,2394c56600,3988,56135,4784,55203,4784,50333,5363,46613,6135,44061,7092v-2553,958,-4320,2246,-5313,3869c37761,12592,37268,15461,37268,19580r,81904c37268,105487,37761,108320,38748,109969v993,1659,2743,2964,5270,3921c46548,114844,50246,115613,55116,116194v990,118,1484,903,1484,2347c56600,120164,56135,120978,55203,120978v-3885,,-8497,-177,-13842,-522c36252,120107,31929,119934,28387,119934v-3540,,-7867,173,-12976,522c10015,120801,5339,120978,1393,120978,465,120978,,120164,,118541v,-1444,465,-2229,1393,-2347c8417,115380,13188,114077,15717,112280v2528,-1804,3791,-5400,3791,-10796l19508,19580v,-4060,-514,-6919,-1526,-8571c16967,9353,15178,8050,12629,7092,10073,6135,6329,5363,1393,4784,465,4784,,3988,,2394,,799,465,,1393,xe" fillcolor="#003775" stroked="f" strokeweight="0">
                  <v:stroke miterlimit="83231f" joinstyle="miter"/>
                  <v:path arrowok="t" textboxrect="0,0,56600,120978"/>
                </v:shape>
                <v:shape id="Shape 132" o:spid="_x0000_s1159" style="position:absolute;left:28819;top:8860;width:1154;height:1264;visibility:visible;mso-wrap-style:square;v-text-anchor:top" coordsize="115383,12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" path="m68094,v5460,,12776,587,21941,1743c97182,2671,102373,3136,105627,3136v757,8114,2092,17974,4003,29573c109630,33639,108706,34100,106844,34100v-1159,,-1853,-461,-2088,-1391c102672,24825,98165,18331,91256,13226,84348,8126,76396,5569,67399,5569v-13644,,-25095,5626,-34355,16878c23788,33696,19155,47463,19155,63756v,15825,4586,29297,13760,40400c42088,115258,53294,120805,66532,120805v20721,,35409,-9795,44060,-29390c110996,90487,111780,90018,112942,90018v1629,,2441,469,2441,1397c113288,100688,111258,110549,109281,120982v-3305,,-9313,781,-18025,2347c80114,125364,71870,126374,66532,126374v-13238,,-24851,-2606,-34834,-7825c21708,113327,13928,105861,8363,96156,2786,86443,,75643,,63756,,52045,2949,41245,8838,31359,14728,21471,22846,13774,33177,8269,43510,2757,55149,,68094,xe" fillcolor="#003775" stroked="f" strokeweight="0">
                  <v:stroke miterlimit="83231f" joinstyle="miter"/>
                  <v:path arrowok="t" textboxrect="0,0,115383,126374"/>
                </v:shape>
                <v:shape id="Shape 133" o:spid="_x0000_s1160" style="position:absolute;left:30103;top:8967;width:592;height:1129;visibility:visible;mso-wrap-style:square;v-text-anchor:top" coordsize="59160,112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" path="m59160,r,16050l43276,58773r15884,l59160,64342r-17971,l31231,91299v-1274,3615,-1916,6411,-1916,8399c29315,104825,34021,107618,43424,108086v698,,1047,799,1047,2394c44471,112071,44007,112870,43078,112870v-3489,,-7350,-177,-11585,-522c27490,111999,23923,111826,20794,111826v-2499,,-5626,173,-9392,522c7456,112693,4090,112870,1307,112870,436,112870,,112146,,110696v,-1621,671,-2492,2003,-2610c6826,107625,10642,106289,13457,104085v2815,-2202,5731,-6695,8751,-13480l59160,xe" fillcolor="#003775" stroked="f" strokeweight="0">
                  <v:stroke miterlimit="83231f" joinstyle="miter"/>
                  <v:path arrowok="t" textboxrect="0,0,59160,112870"/>
                </v:shape>
                <v:shape id="Shape 134" o:spid="_x0000_s1161" style="position:absolute;left:30695;top:8860;width:687;height:1236;visibility:visible;mso-wrap-style:square;v-text-anchor:top" coordsize="68677,123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" path="m6239,c7632,,8503,436,8849,1300l44817,101319v2033,5623,4772,9774,8226,12437c56494,116425,61127,118108,66931,118801v1163,118,1746,903,1746,2347c68677,122771,68209,123585,67280,123585v-4014,,-8543,-177,-13598,-522c49328,122713,45605,122541,42530,122541v-3545,,-7934,172,-13162,522c23850,123408,19152,123585,15260,123585v-932,,-1393,-799,-1393,-2390c13867,119600,14216,118801,14911,118801v5166,-235,8881,-918,11145,-2060c28320,115607,29458,113843,29458,111448v,-1511,-583,-3926,-1746,-7252l17791,75057,,75057,,69488r15884,l594,25167,,26765,,10715,3802,1393c4151,464,4964,,6239,xe" fillcolor="#003775" stroked="f" strokeweight="0">
                  <v:stroke miterlimit="83231f" joinstyle="miter"/>
                  <v:path arrowok="t" textboxrect="0,0,68677,123585"/>
                </v:shape>
                <v:shape id="Shape 135" o:spid="_x0000_s1162" style="position:absolute;left:32010;top:8873;width:744;height:1206;visibility:visible;mso-wrap-style:square;v-text-anchor:top" coordsize="74409,12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" path="m1394,c8184,468,18696,691,32916,691v2667,,8014,-83,16020,-259c56718,259,61885,176,64438,176r9971,1574l74409,7965,64265,5829r-522,l47370,6177c40518,6408,37095,9778,37095,16283r,88239c37095,111139,40518,114455,47370,114455r16373,518l74409,112766r,6366l64438,120626v-2553,,-7720,-112,-15502,-346c40930,120045,35583,119934,32916,119934v-10800,,-21309,231,-31522,692c465,120626,,119815,,118195v,-1450,465,-2235,1394,-2351c6210,115265,9894,114498,12450,113540v2555,-957,4341,-2250,5359,-3873c18825,108044,19326,105203,19326,101135r,-81551c19326,15581,18855,12752,17897,11092,16939,9442,15182,8125,12626,7134,10066,6149,6326,5364,1394,4781,465,4781,,3993,,2390,,796,465,,1394,xe" fillcolor="#003775" stroked="f" strokeweight="0">
                  <v:stroke miterlimit="83231f" joinstyle="miter"/>
                  <v:path arrowok="t" textboxrect="0,0,74409,120626"/>
                </v:shape>
                <v:shape id="Shape 136" o:spid="_x0000_s1163" style="position:absolute;left:32754;top:8891;width:565;height:1173;visibility:visible;mso-wrap-style:square;v-text-anchor:top" coordsize="56469,117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" path="m,l16946,2676v8019,2833,15083,7083,21192,12749c50360,26762,56469,41359,56469,59216v,17856,-5975,32263,-17935,43226c32555,107920,25523,112029,17439,114768l,117381r,-6365l8009,109359v5689,-2577,10841,-6441,15455,-11595c32695,87458,37314,74605,37314,59220v,-15800,-4515,-28934,-13543,-39421c19258,14559,14175,10629,8522,8009l,6215,,xe" fillcolor="#003775" stroked="f" strokeweight="0">
                  <v:stroke miterlimit="83231f" joinstyle="miter"/>
                  <v:path arrowok="t" textboxrect="0,0,56469,117381"/>
                </v:shape>
                <v:shape id="Shape 137" o:spid="_x0000_s1164" style="position:absolute;left:33564;top:8843;width:641;height:1264;visibility:visible;mso-wrap-style:square;v-text-anchor:top" coordsize="64133,126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" path="m64087,r46,8l64133,5572r-46,-10c50562,5562,39694,10987,31474,21827,23264,32669,19155,46642,19155,63745v,16993,4080,30748,12233,41274c39546,115546,50447,120805,64087,120805r46,-10l64133,126360r-46,7c44990,126367,29535,120528,17723,108843,5904,97160,,82131,,63745,,45306,5947,30077,17849,18047,29751,6012,45166,,64087,xe" fillcolor="#003775" stroked="f" strokeweight="0">
                  <v:stroke miterlimit="83231f" joinstyle="miter"/>
                  <v:path arrowok="t" textboxrect="0,0,64133,126367"/>
                </v:shape>
                <v:shape id="Shape 138" o:spid="_x0000_s1165" style="position:absolute;left:34205;top:8844;width:642;height:1263;visibility:visible;mso-wrap-style:square;v-text-anchor:top" coordsize="64136,126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" path="m,l25778,4502v7722,3008,14556,7520,20506,13537c58189,30069,64136,45298,64136,63737v,18386,-5919,33415,-17766,45098c40448,114678,33620,119059,25884,121979l,126352r,-5565l18321,116852v5450,-2631,10227,-6578,14333,-11841c40872,94486,44977,80730,44977,63737v,-17103,-4136,-31076,-12407,-41918c28433,16399,23647,12333,18211,9621l,5564,,xe" fillcolor="#003775" stroked="f" strokeweight="0">
                  <v:stroke miterlimit="83231f" joinstyle="miter"/>
                  <v:path arrowok="t" textboxrect="0,0,64136,126352"/>
                </v:shape>
                <v:shape id="Shape 139" o:spid="_x0000_s1166" style="position:absolute;left:35024;top:8870;width:1645;height:1237;visibility:visible;mso-wrap-style:square;v-text-anchor:top" coordsize="164494,123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" path="m12535,v2152,,5202,177,9148,519c25048,871,27518,1048,29080,1048v2037,,4939,-177,8709,-529c41680,177,44698,,46850,l84200,96595,122781,v2311,,5343,177,9101,519c135288,871,137976,1048,139943,1048v2433,,5366,-177,8791,-529c152273,177,155321,,157874,v1047,,1569,800,1569,2391c159443,3985,158979,4784,158050,4784v-6793,814,-11426,2060,-13889,3748c141693,10209,140457,13406,140457,18105r,1480l144468,101485v172,4067,794,6908,1872,8532c147409,111640,149252,112933,151869,113890v2606,957,6354,1725,11232,2304c164027,116309,164494,117094,164494,118545v,1620,-467,2437,-1393,2437c159210,120982,154475,120803,148910,120453v-5335,-345,-9760,-515,-13280,-515c132105,119938,127792,120108,122698,120453v-5342,350,-9961,529,-13849,529c107805,120982,107280,120165,107280,118545v,-1451,468,-2236,1396,-2351c115466,115381,120099,114143,122565,112457v2467,-1681,3701,-4870,3701,-9566l126266,101498,122605,17219,80640,122372v-350,928,-1167,1389,-2441,1389c76863,123761,76078,123300,75848,122372l36309,21396r-6267,80175c29930,102557,29873,103429,29873,104180v,3892,1331,6678,4003,8360c36547,114225,41305,115442,48153,116194v814,111,1221,918,1221,2393c49374,120179,48852,120982,47804,120982v-3020,,-7139,-179,-12362,-529c30578,120108,26824,119938,24181,119938v-2885,,-6823,170,-11811,515c7549,120803,3830,120982,1220,120982,402,120982,,120165,,118545v,-1451,526,-2236,1570,-2351c8885,115322,13946,113962,16761,112104v2815,-1854,4425,-5396,4839,-10619l30650,19585v57,-1048,86,-1974,86,-2787c30736,13026,29404,10296,26733,8616,24065,6931,19212,5655,12189,4784v-814,,-1220,-799,-1220,-2393c10969,1825,11149,1285,11495,771,11840,259,12189,,12535,xe" fillcolor="#003775" stroked="f" strokeweight="0">
                  <v:stroke miterlimit="83231f" joinstyle="miter"/>
                  <v:path arrowok="t" textboxrect="0,0,164494,123761"/>
                </v:shape>
                <v:shape id="Shape 140" o:spid="_x0000_s1167" style="position:absolute;left:36732;top:8870;width:566;height:1209;visibility:visible;mso-wrap-style:square;v-text-anchor:top" coordsize="56607,120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" path="m1397,v3949,,8618,177,14022,519c20527,871,24847,1048,28394,1048v3534,,7861,-177,12970,-529c46706,177,51318,,55210,v924,,1397,800,1397,2391c56607,3985,56134,4784,55210,4784,50335,5365,46619,6135,44068,7089v-2560,958,-4331,2253,-5314,3874c37764,12593,37271,15459,37271,19585r,81900c37271,105487,37764,108321,38754,109973v983,1657,2743,2960,5267,3917c46548,114847,50245,115615,55123,116194v983,115,1484,900,1484,2351c56607,120165,56134,120982,55210,120982v-3892,,-8504,-179,-13846,-529c36255,120108,31928,119938,28394,119938v-3547,,-7867,170,-12975,515c10015,120803,5346,120982,1397,120982,464,120982,,120165,,118545v,-1451,464,-2236,1397,-2351c8417,115377,13194,114078,15718,112277v2527,-1799,3791,-5400,3791,-10792l19509,19585v,-4066,-508,-6919,-1527,-8576c16966,9354,15184,8047,12633,7089,10073,6135,6329,5365,1397,4784,464,4784,,3985,,2391,,800,464,,1397,xe" fillcolor="#003775" stroked="f" strokeweight="0">
                  <v:stroke miterlimit="83231f" joinstyle="miter"/>
                  <v:path arrowok="t" textboxrect="0,0,56607,120982"/>
                </v:shape>
                <v:shape id="Shape 141" o:spid="_x0000_s1168" style="position:absolute;left:37508;top:8870;width:1473;height:1237;visibility:visible;mso-wrap-style:square;v-text-anchor:top" coordsize="147248,123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" path="m4525,v2031,,4874,173,8532,526c16312,871,18749,1040,20372,1040v2035,,4476,-169,7315,-514c30593,173,33088,,35175,r83858,93665l119033,19512v,-4938,-1403,-8410,-4222,-10411c111992,7096,106787,5655,99180,4784,98251,4673,97786,3885,97786,2437,97786,818,98251,,99180,v3133,,7315,173,12542,526c116596,871,120373,1040,123040,1040v2906,,6819,-169,11758,-514c139558,173,143244,,145855,v928,,1393,818,1393,2437c147248,3885,146783,4673,145855,4784v-7255,814,-12231,2147,-14930,4011c128224,10653,126810,14224,126698,19505r-1915,102514c124783,123181,124084,123761,122695,123761v-701,,-1631,-461,-2790,-1389l30125,21049r-1217,80446c28851,101964,28821,102391,28821,102805v,4399,1394,7518,4176,9350c35784,113976,40809,115322,48063,116194v932,115,1397,900,1397,2347c49460,120165,48995,120976,48063,120976v-3020,,-7167,-173,-12452,-523c30680,120108,26875,119934,24206,119934v-2901,,-6822,174,-11757,519c7694,120803,4003,120976,1393,120976,457,120976,,120165,,118541v,-1447,522,-2232,1562,-2347c8762,115322,13698,113976,16369,112147v2669,-1824,4093,-5378,4262,-10662l23681,19577r,-777c23681,14102,22320,10818,19595,8961,16859,7107,11783,5714,4349,4784v-810,,-1217,-799,-1217,-2393c3132,800,3597,,4525,xe" fillcolor="#003775" stroked="f" strokeweight="0">
                  <v:stroke miterlimit="83231f" joinstyle="miter"/>
                  <v:path arrowok="t" textboxrect="0,0,147248,123761"/>
                </v:shape>
                <v:shape id="Shape 142" o:spid="_x0000_s1169" style="position:absolute;left:39173;top:8870;width:566;height:1209;visibility:visible;mso-wrap-style:square;v-text-anchor:top" coordsize="56607,120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" path="m1401,v3944,,8618,177,14022,519c20527,871,24852,1048,28394,1048v3546,,7865,-177,12978,-529c46710,177,51322,,55213,v932,,1394,800,1394,2391c56607,3985,56145,4784,55213,4784,50339,5365,46623,6135,44072,7089v-2561,958,-4328,2253,-5314,3874c37767,12593,37274,15459,37274,19585r,81900c37274,105487,37767,108321,38758,109973v986,1657,2743,2960,5267,3917c46548,114847,50253,115615,55127,116194v989,115,1480,900,1480,2351c56607,120165,56145,120982,55213,120982v-3891,,-8503,-179,-13841,-529c36259,120108,31940,119938,28394,119938v-3542,,-7867,170,-12971,515c10019,120803,5345,120982,1401,120982,467,120982,,120165,,118545v,-1451,467,-2236,1401,-2351c8420,115377,13198,114078,15725,112277v2524,-1799,3787,-5400,3787,-10792l19512,19585v,-4066,-508,-6919,-1526,-8576c16967,9354,15182,8047,12633,7089,10077,6135,6333,5365,1401,4784,467,4784,,3985,,2391,,800,467,,1401,xe" fillcolor="#003775" stroked="f" strokeweight="0">
                  <v:stroke miterlimit="83231f" joinstyle="miter"/>
                  <v:path arrowok="t" textboxrect="0,0,56607,120982"/>
                </v:shape>
                <v:shape id="Shape 143" o:spid="_x0000_s1170" style="position:absolute;left:39927;top:8843;width:1153;height:1264;visibility:visible;mso-wrap-style:square;v-text-anchor:top" coordsize="115377,126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" path="m68097,v5455,,12767,579,21944,1739c97179,2667,102377,3132,105625,3132v755,8118,2091,17971,4010,29567c109635,33627,108706,34092,106845,34092v-1159,,-1858,-465,-2092,-1393c102665,24815,98165,18320,91257,13219,84352,8118,76400,5562,67399,5562v-13644,,-25099,5630,-34351,16876c23790,33686,19159,47451,19159,63745v,15829,4584,29300,13756,40403c42088,115254,53291,120805,66528,120805v20726,,35414,-9803,44061,-29400c110999,90475,111784,90012,112936,90012v1627,,2441,463,2441,1393c113293,100682,111258,110538,109286,120974v-3312,,-9320,788,-18029,2348c80114,125351,71867,126367,66528,126367v-13237,,-24846,-2609,-34834,-7826c21712,113317,13932,105863,8359,96149,2783,86437,,75636,,63745,,52039,2941,41239,8842,31352,14728,21471,22842,13774,33177,8262,43514,2753,55149,,68097,xe" fillcolor="#003775" stroked="f" strokeweight="0">
                  <v:stroke miterlimit="83231f" joinstyle="miter"/>
                  <v:path arrowok="t" textboxrect="0,0,115377,126367"/>
                </v:shape>
                <v:shape id="Shape 144" o:spid="_x0000_s1171" style="position:absolute;left:41211;top:8951;width:592;height:1128;visibility:visible;mso-wrap-style:square;v-text-anchor:top" coordsize="59157,112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" path="m59157,r,16044l43271,58766r15886,l59157,64330r-17966,l31229,91293v-1273,3614,-1915,6412,-1915,8392c29314,104815,34016,107608,43419,108076v698,,1048,800,1048,2393c44467,112061,44003,112864,43073,112864v-3480,,-7343,-179,-11585,-529c27489,111990,23926,111820,20794,111820v-2499,,-5627,170,-9401,515c7455,112685,4090,112864,1303,112864,440,112864,,112134,,110689v,-1627,665,-2498,2002,-2613c6821,107614,10638,106280,13453,104073v2812,-2200,5738,-6692,8752,-13475l59157,xe" fillcolor="#003775" stroked="f" strokeweight="0">
                  <v:stroke miterlimit="83231f" joinstyle="miter"/>
                  <v:path arrowok="t" textboxrect="0,0,59157,112864"/>
                </v:shape>
                <v:shape id="Shape 145" o:spid="_x0000_s1172" style="position:absolute;left:41803;top:8843;width:686;height:1236;visibility:visible;mso-wrap-style:square;v-text-anchor:top" coordsize="68675,123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" path="m6241,c7634,,8505,432,8854,1303l44822,101322v2023,5627,4770,9770,8226,12435c56500,116421,61134,118105,66937,118800v1159,115,1738,900,1738,2351c68675,122771,68208,123588,67282,123588v-4011,,-8542,-179,-13593,-529c49325,122714,45611,122544,42532,122544v-3546,,-7935,170,-13162,515c23856,123409,19150,123588,15265,123588v-932,,-1395,-803,-1395,-2395c13870,119600,14217,118800,14913,118800v5166,-234,8884,-919,11149,-2051c28323,115611,29458,113847,29458,111453v,-1519,-585,-3936,-1743,-7262l17789,75054,,75054,,69490r15885,l595,25167,,26768,,10724,3807,1390c4157,461,4963,,6241,xe" fillcolor="#003775" stroked="f" strokeweight="0">
                  <v:stroke miterlimit="83231f" joinstyle="miter"/>
                  <v:path arrowok="t" textboxrect="0,0,68675,123588"/>
                </v:shape>
                <v:shape id="Shape 146" o:spid="_x0000_s1173" style="position:absolute;left:42600;top:8870;width:1472;height:1237;visibility:visible;mso-wrap-style:square;v-text-anchor:top" coordsize="147255,123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" path="m4529,v2035,,4878,173,8536,526c16320,871,18753,1040,20380,1040v2031,,4472,-169,7315,-514c30593,173,33091,,35183,r83855,93665l119038,19512v,-4938,-1404,-8410,-4222,-10411c112004,7096,106790,5655,99188,4784,98255,4673,97791,3885,97791,2437,97791,818,98255,,99188,v3135,,7312,173,12539,526c116605,871,120377,1040,123049,1040v2901,,6817,-169,11750,-514c139558,173,143252,,145862,v925,,1393,818,1393,2437c147255,3885,146787,4673,145862,4784v-7258,814,-12233,2147,-14932,4011c128229,10653,126821,14224,126707,19505r-1919,102514c124788,123181,124089,123761,122702,123761v-698,,-1626,-461,-2788,-1389l30132,21049r-1221,80446c28858,101964,28829,102391,28829,102805v,4399,1389,7518,4176,9350c35795,113976,40814,115322,48068,116194v932,115,1396,900,1396,2347c49464,120165,49000,120976,48068,120976v-3017,,-7168,-173,-12450,-523c30683,120108,26882,119934,24210,119934v-2898,,-6821,174,-11754,519c7698,120803,4011,120976,1397,120976,469,120976,,120165,,118541v,-1447,526,-2232,1566,-2347c8771,115322,13702,113976,16373,112147v2672,-1824,4097,-5378,4270,-10662l23688,19577r,-777c23688,14102,22324,10818,19595,8961,16867,7107,11791,5714,4360,4784v-817,,-1224,-799,-1224,-2393c3136,800,3601,,4529,xe" fillcolor="#003775" stroked="f" strokeweight="0">
                  <v:stroke miterlimit="83231f" joinstyle="miter"/>
                  <v:path arrowok="t" textboxrect="0,0,147255,123761"/>
                </v:shape>
                <v:shape id="Shape 147" o:spid="_x0000_s1174" style="position:absolute;left:44161;top:8951;width:592;height:1128;visibility:visible;mso-wrap-style:square;v-text-anchor:top" coordsize="59158,112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" path="m59158,r,16043l43275,58768r15883,l59158,64332r-17963,l31229,91295v-1270,3614,-1908,6412,-1908,8392c29321,104817,34019,107610,43426,108078v695,,1044,800,1044,2393c44470,112063,44007,112866,43077,112866v-3485,,-7340,-179,-11585,-529c27489,111992,23925,111822,20798,111822v-2500,,-5632,170,-9398,515c7455,112687,4093,112866,1310,112866,439,112866,,112136,,110692v,-1627,669,-2499,2005,-2614c6825,107617,10641,106282,13457,104075v2815,-2200,5734,-6692,8755,-13475l59158,xe" fillcolor="#003775" stroked="f" strokeweight="0">
                  <v:stroke miterlimit="83231f" joinstyle="miter"/>
                  <v:path arrowok="t" textboxrect="0,0,59158,112866"/>
                </v:shape>
                <v:shape id="Shape 148" o:spid="_x0000_s1175" style="position:absolute;left:44753;top:8843;width:686;height:1236;visibility:visible;mso-wrap-style:square;v-text-anchor:top" coordsize="68677,123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" path="m6239,c7640,,8503,432,8849,1303l44816,101322v2035,5627,4774,9770,8230,12435c56502,116421,61132,118105,66931,118800v1163,115,1746,900,1746,2351c68677,122771,68214,123588,67288,123588v-4015,,-8550,-179,-13601,-529c49327,122714,45613,122544,42530,122544v-3538,,-7931,170,-13160,515c23857,123409,19152,123588,15261,123588v-926,,-1393,-803,-1393,-2395c13868,119600,14217,118800,14911,118800v5170,-234,8886,-919,11150,-2051c28325,115611,29459,113847,29459,111453v,-1519,-584,-3936,-1746,-7262l17791,75054,,75054,,69490r15883,l594,25167,,26765,,10722,3806,1390c4151,461,4965,,6239,xe" fillcolor="#003775" stroked="f" strokeweight="0">
                  <v:stroke miterlimit="83231f" joinstyle="miter"/>
                  <v:path arrowok="t" textboxrect="0,0,68677,123588"/>
                </v:shape>
                <v:shape id="Shape 149" o:spid="_x0000_s1176" style="position:absolute;left:32994;top:2171;width:1059;height:2871;visibility:visible;mso-wrap-style:square;v-text-anchor:top" coordsize="105955,287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" path="m773,c15217,12002,26669,25074,36820,39268v31032,43460,48898,92377,59390,144281c102603,215265,105592,247294,105749,279644v,824,90,3492,206,7419l,287063v114,-3836,186,-6386,186,-7144c371,187858,341,95824,388,3766,388,3034,526,2329,773,xe" fillcolor="#003775" stroked="f" strokeweight="0">
                  <v:stroke miterlimit="83231f" joinstyle="miter"/>
                  <v:path arrowok="t" textboxrect="0,0,105955,287063"/>
                </v:shape>
                <v:shape id="Shape 150" o:spid="_x0000_s1177" style="position:absolute;left:31628;top:2175;width:1058;height:2867;visibility:visible;mso-wrap-style:square;v-text-anchor:top" coordsize="105725,286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" path="m105401,r,40770c105401,120099,105337,199408,105564,278730v,939,71,3743,161,7897l19,286627c,283774,,281836,,281127,1022,205862,14758,133696,51308,66963,66068,40018,87884,12981,105401,xe" fillcolor="#003775" stroked="f" strokeweight="0">
                  <v:stroke miterlimit="83231f" joinstyle="miter"/>
                  <v:path arrowok="t" textboxrect="0,0,105725,286627"/>
                </v:shape>
                <v:shape id="Shape 151" o:spid="_x0000_s1178" style="position:absolute;left:30501;top:2127;width:1777;height:2915;visibility:visible;mso-wrap-style:square;v-text-anchor:top" coordsize="177729,291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" path="m173786,755v1182,-545,2459,-755,3943,44c145836,34451,125573,74922,109877,117889,90461,171025,82933,226256,82865,282610v,1231,90,4404,184,8809l,291419v137,-2969,253,-4978,321,-5634c5044,238011,14667,191486,36230,148208,61258,97919,93107,52998,140087,20488,149735,13803,159798,7779,170406,2718v1107,-539,2196,-1418,3380,-1963xe" fillcolor="#003775" stroked="f" strokeweight="0">
                  <v:stroke miterlimit="83231f" joinstyle="miter"/>
                  <v:path arrowok="t" textboxrect="0,0,177729,291419"/>
                </v:shape>
                <v:shape id="Shape 152" o:spid="_x0000_s1179" style="position:absolute;left:33427;top:2136;width:1752;height:2906;visibility:visible;mso-wrap-style:square;v-text-anchor:top" coordsize="175194,29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" path="m1044,v40799,18712,73011,47776,99503,83391c142001,139130,166755,201506,173257,270861v389,3995,612,8013,1439,11912c174877,283597,175039,286376,175194,290530r-82563,c92747,286808,92786,284345,92786,283641v-313,-29273,-2027,-58479,-6865,-87382c74854,130000,51879,68649,10904,14786,7437,10223,3650,5908,,1488,341,983,705,505,1044,xe" fillcolor="#003775" stroked="f" strokeweight="0">
                  <v:stroke miterlimit="83231f" joinstyle="miter"/>
                  <v:path arrowok="t" textboxrect="0,0,175194,290530"/>
                </v:shape>
                <v:shape id="Shape 153" o:spid="_x0000_s1180" style="position:absolute;left:29721;top:2056;width:2022;height:2986;visibility:visible;mso-wrap-style:square;v-text-anchor:top" coordsize="202188,298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" path="m202188,c185969,12729,170565,26164,156396,40975,102648,97164,71710,164901,55739,240174v-3697,17334,-5749,34996,-7462,52656c48230,293425,48187,295502,48187,298579l,298579v206,-2968,365,-4978,412,-5633c11614,157968,78005,60616,199473,795v843,-414,1803,-547,2715,-795xe" fillcolor="#003775" stroked="f" strokeweight="0">
                  <v:stroke miterlimit="83231f" joinstyle="miter"/>
                  <v:path arrowok="t" textboxrect="0,0,202188,298579"/>
                </v:shape>
                <v:shape id="Shape 154" o:spid="_x0000_s1181" style="position:absolute;left:33942;top:2071;width:2015;height:2971;visibility:visible;mso-wrap-style:square;v-text-anchor:top" coordsize="201550,297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" path="m4725,419c6088,799,7291,1518,8490,2113v99842,50149,162212,129612,186465,238761c198580,257231,200434,273885,201319,290654v22,662,116,2966,231,6457l153368,297111v-51,-4770,-116,-8031,-213,-9036c151219,265395,148115,242834,142370,220814,121882,142240,85973,72587,23570,18562,16239,12215,8712,6149,,764,1838,,3361,40,4725,419xe" fillcolor="#003775" stroked="f" strokeweight="0">
                  <v:stroke miterlimit="83231f" joinstyle="miter"/>
                  <v:path arrowok="t" textboxrect="0,0,201550,297111"/>
                </v:shape>
                <v:shape id="Shape 155" o:spid="_x0000_s1182" style="position:absolute;left:33415;top:2126;width:22;height:25;visibility:visible;mso-wrap-style:square;v-text-anchor:top" coordsize="2243,2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" path="m2243,1040v-349,493,-699,994,-1048,1488c807,2074,,1440,102,1199,624,,1483,717,2243,1040xe" fillcolor="#003775" stroked="f" strokeweight="0">
                  <v:stroke miterlimit="83231f" joinstyle="miter"/>
                  <v:path arrowok="t" textboxrect="0,0,2243,2528"/>
                </v:shape>
                <v:shape id="Shape 156" o:spid="_x0000_s1183" style="position:absolute;left:32278;top:2133;width:2;height:3;visibility:visible;mso-wrap-style:square;v-text-anchor:top" coordsize="190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" path="m37,l190,286c190,286,14,203,,197l37,xe" fillcolor="#003775" stroked="f" strokeweight="0">
                  <v:stroke miterlimit="83231f" joinstyle="miter"/>
                  <v:path arrowok="t" textboxrect="0,0,190,286"/>
                </v:shape>
                <v:shape id="Shape 157" o:spid="_x0000_s1184" style="position:absolute;left:32274;top:2123;width:6;height:10;visibility:visible;mso-wrap-style:square;v-text-anchor:top" coordsize="630,10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" path="m630,l426,1078,,281c208,184,422,94,630,xe" fillcolor="#003775" stroked="f" strokeweight="0">
                  <v:stroke miterlimit="83231f" joinstyle="miter"/>
                  <v:path arrowok="t" textboxrect="0,0,630,1078"/>
                </v:shape>
                <v:shape id="Shape 158" o:spid="_x0000_s1185" style="position:absolute;left:31766;top:2045;width:9;height:8;visibility:visible;mso-wrap-style:square;v-text-anchor:top" coordsize="867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" path="m453,12c598,22,724,281,867,440,814,533,735,663,659,798l,374c151,241,310,,453,12xe" fillcolor="#003775" stroked="f" strokeweight="0">
                  <v:stroke miterlimit="83231f" joinstyle="miter"/>
                  <v:path arrowok="t" textboxrect="0,0,867,798"/>
                </v:shape>
                <v:shape id="Shape 1002" o:spid="_x0000_s1186" style="position:absolute;left:30179;top:5475;width:342;height:342;visibility:visible;mso-wrap-style:square;v-text-anchor:top" coordsize="34225,34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" path="m,l34225,r,34225l,34225,,e" fillcolor="#003775" stroked="f" strokeweight="0">
                  <v:stroke miterlimit="83231f" joinstyle="miter"/>
                  <v:path arrowok="t" textboxrect="0,0,34225,34225"/>
                </v:shape>
                <v:shape id="Shape 1003" o:spid="_x0000_s1187" style="position:absolute;left:31297;top:5475;width:342;height:342;visibility:visible;mso-wrap-style:square;v-text-anchor:top" coordsize="34222,34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" path="m,l34222,r,34225l,34225,,e" fillcolor="#003775" stroked="f" strokeweight="0">
                  <v:stroke miterlimit="83231f" joinstyle="miter"/>
                  <v:path arrowok="t" textboxrect="0,0,34222,34225"/>
                </v:shape>
                <v:shape id="Shape 1004" o:spid="_x0000_s1188" style="position:absolute;left:32666;top:5475;width:342;height:342;visibility:visible;mso-wrap-style:square;v-text-anchor:top" coordsize="34222,34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" path="m,l34222,r,34225l,34225,,e" fillcolor="#003775" stroked="f" strokeweight="0">
                  <v:stroke miterlimit="83231f" joinstyle="miter"/>
                  <v:path arrowok="t" textboxrect="0,0,34222,34225"/>
                </v:shape>
                <v:shape id="Shape 1005" o:spid="_x0000_s1189" style="position:absolute;left:34035;top:5475;width:342;height:342;visibility:visible;mso-wrap-style:square;v-text-anchor:top" coordsize="34218,34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" path="m,l34218,r,34225l,34225,,e" fillcolor="#003775" stroked="f" strokeweight="0">
                  <v:stroke miterlimit="83231f" joinstyle="miter"/>
                  <v:path arrowok="t" textboxrect="0,0,34218,34225"/>
                </v:shape>
                <v:shape id="Shape 1006" o:spid="_x0000_s1190" style="position:absolute;left:35153;top:5475;width:342;height:342;visibility:visible;mso-wrap-style:square;v-text-anchor:top" coordsize="34225,34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" path="m,l34225,r,34225l,34225,,e" fillcolor="#003775" stroked="f" strokeweight="0">
                  <v:stroke miterlimit="83231f" joinstyle="miter"/>
                  <v:path arrowok="t" textboxrect="0,0,34225,34225"/>
                </v:shape>
                <v:shape id="Shape 1007" o:spid="_x0000_s1191" style="position:absolute;left:33054;top:1049;width:205;height:707;visibility:visible;mso-wrap-style:square;v-text-anchor:top" coordsize="20535,70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" path="m,l20535,r,70734l,70734,,e" fillcolor="#003775" stroked="f" strokeweight="0">
                  <v:stroke miterlimit="83231f" joinstyle="miter"/>
                  <v:path arrowok="t" textboxrect="0,0,20535,70734"/>
                </v:shape>
                <v:shape id="Shape 1008" o:spid="_x0000_s1192" style="position:absolute;left:32734;top:1049;width:206;height:707;visibility:visible;mso-wrap-style:square;v-text-anchor:top" coordsize="20531,70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" path="m,l20531,r,70734l,70734,,e" fillcolor="#003775" stroked="f" strokeweight="0">
                  <v:stroke miterlimit="83231f" joinstyle="miter"/>
                  <v:path arrowok="t" textboxrect="0,0,20531,70734"/>
                </v:shape>
                <v:shape id="Shape 1009" o:spid="_x0000_s1193" style="position:absolute;left:32415;top:1049;width:205;height:707;visibility:visible;mso-wrap-style:square;v-text-anchor:top" coordsize="20535,70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" path="m,l20535,r,70734l,70734,,e" fillcolor="#003775" stroked="f" strokeweight="0">
                  <v:stroke miterlimit="83231f" joinstyle="miter"/>
                  <v:path arrowok="t" textboxrect="0,0,20535,70734"/>
                </v:shape>
                <v:shape id="Shape 1010" o:spid="_x0000_s1194" style="position:absolute;left:32210;top:1825;width:1254;height:91;visibility:visible;mso-wrap-style:square;v-text-anchor:top" coordsize="12548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" path="m,l125489,r,9144l,9144,,e" fillcolor="#003775" stroked="f" strokeweight="0">
                  <v:stroke miterlimit="83231f" joinstyle="miter"/>
                  <v:path arrowok="t" textboxrect="0,0,125489,9144"/>
                </v:shape>
                <v:shape id="Shape 1011" o:spid="_x0000_s1195" style="position:absolute;left:32210;top:889;width:1254;height:92;visibility:visible;mso-wrap-style:square;v-text-anchor:top" coordsize="12548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" path="m,l125489,r,9144l,9144,,e" fillcolor="#003775" stroked="f" strokeweight="0">
                  <v:stroke miterlimit="83231f" joinstyle="miter"/>
                  <v:path arrowok="t" textboxrect="0,0,125489,9144"/>
                </v:shape>
                <v:shape id="Shape 169" o:spid="_x0000_s1196" style="position:absolute;left:29540;top:5110;width:6594;height:251;visibility:visible;mso-wrap-style:square;v-text-anchor:top" coordsize="659359,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" path="m63882,l98108,r,13691l175676,13691,175676,r34222,l209898,13691r102669,l312567,r34222,l346789,13691r102672,l449461,r34217,l483678,13691r77573,l561251,r34225,l595476,13691r63883,l659359,25095,,25095,,13691r63882,l63882,xe" fillcolor="#003775" stroked="f" strokeweight="0">
                  <v:stroke miterlimit="83231f" joinstyle="miter"/>
                  <v:path arrowok="t" textboxrect="0,0,659359,25095"/>
                </v:shape>
                <v:shape id="Shape 1012" o:spid="_x0000_s1197" style="position:absolute;left:29540;top:5909;width:6594;height:228;visibility:visible;mso-wrap-style:square;v-text-anchor:top" coordsize="659359,22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" path="m,l659359,r,22809l,22809,,e" fillcolor="#003775" stroked="f" strokeweight="0">
                  <v:stroke miterlimit="83231f" joinstyle="miter"/>
                  <v:path arrowok="t" textboxrect="0,0,659359,22809"/>
                </v:shape>
                <v:shape id="Shape 171" o:spid="_x0000_s1198" style="position:absolute;left:32666;width:342;height:342;visibility:visible;mso-wrap-style:square;v-text-anchor:top" coordsize="34222,34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" path="m13691,r6846,l20537,6846r-2282,l18255,22816r9126,l27381,18255r6841,l34222,25098r-15967,l18255,34221r-2282,l15973,25098,,25098,,18255r6846,l6846,22816r9127,l15973,6846r-2282,l13691,xe" fillcolor="#003775" stroked="f" strokeweight="0">
                  <v:stroke miterlimit="83231f" joinstyle="miter"/>
                  <v:path arrowok="t" textboxrect="0,0,34222,34221"/>
                </v:shape>
                <v:shape id="Shape 172" o:spid="_x0000_s1199" style="position:absolute;left:32346;top:336;width:982;height:491;visibility:visible;mso-wrap-style:square;v-text-anchor:top" coordsize="98108,4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" path="m49056,c76158,,98108,21949,98108,49050l,49050c,21949,21956,,49056,xe" fillcolor="#003775" stroked="f" strokeweight="0">
                  <v:stroke miterlimit="83231f" joinstyle="miter"/>
                  <v:path arrowok="t" textboxrect="0,0,98108,49050"/>
                </v:shape>
                <v:shape id="Shape 1013" o:spid="_x0000_s1200" style="position:absolute;left:26561;top:10864;width:12421;height:258;visibility:visible;mso-wrap-style:square;v-text-anchor:top" coordsize="1242126,25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" path="m,l1242126,r,25801l,25801,,e" fillcolor="red" stroked="f" strokeweight="0">
                  <v:stroke miterlimit="83231f" joinstyle="miter"/>
                  <v:path arrowok="t" textboxrect="0,0,1242126,25801"/>
                </v:shape>
                <v:shape id="Shape 174" o:spid="_x0000_s1201" style="position:absolute;left:20590;top:13814;width:540;height:1121;visibility:visible;mso-wrap-style:square;v-text-anchor:top" coordsize="54019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" path="m,l48862,r5157,535l54019,9656,44806,6426r-3381,l41425,54950v1858,169,3210,169,4226,169l54019,51845r,9137l41425,61373r,31111c41425,98572,41763,102460,42606,103983v677,1518,2029,2872,3891,3887l54019,108842r,3255l,112097r,-2873c5241,109224,8791,108717,10483,107701v1861,-846,3212,-2200,3888,-3718c15217,102460,15555,98572,15555,92484r,-72871c15555,13526,15217,9638,14371,8114,13695,6426,12344,5242,10483,4227,8622,3381,5072,2873,,2873l,xe" fillcolor="red" stroked="f" strokeweight="0">
                  <v:stroke miterlimit="83231f" joinstyle="miter"/>
                  <v:path arrowok="t" textboxrect="0,0,54019,112097"/>
                </v:shape>
                <v:shape id="Shape 175" o:spid="_x0000_s1202" style="position:absolute;left:19366;top:13814;width:1151;height:1147;visibility:visible;mso-wrap-style:square;v-text-anchor:top" coordsize="115143,114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" path="m,l57823,r,2873l54950,2873v-4395,,-7440,508,-8959,1354c44299,5073,43114,6426,42437,7945v-673,1693,-1012,5750,-1012,12175l41425,74902v,10145,847,16737,2197,19950c45145,98065,47678,100768,51232,102968v3381,2195,7776,3211,13017,3211c70338,106179,75579,104825,79806,102122v4226,-2704,7437,-6596,9467,-11330c91469,86058,92484,77606,92484,65772r,-45652c92484,15049,91977,11499,90965,9299,89950,7103,88597,5580,86905,4735,84539,3549,80989,2873,76425,2873l76425,r38718,l115143,2873r-2369,c109732,2873,107194,3549,104997,4735v-2029,1354,-3552,3210,-4564,5749c99756,12340,99418,15556,99418,20120r,42606c99418,75744,98572,85381,96880,91130v-1857,5920,-5915,11161,-12679,16064c77436,112267,68307,114632,56643,114632v-9638,,-17079,-1351,-22320,-3888c27055,107194,21983,102629,18936,97219,16063,91639,14540,84201,14540,74902r,-54782c14540,13526,14202,9638,13526,7945,12684,6426,11499,5073,9807,4227,7949,3212,4735,2873,,2873l,xe" fillcolor="red" stroked="f" strokeweight="0">
                  <v:stroke miterlimit="83231f" joinstyle="miter"/>
                  <v:path arrowok="t" textboxrect="0,0,115143,114632"/>
                </v:shape>
                <v:shape id="Shape 176" o:spid="_x0000_s1203" style="position:absolute;left:18475;top:13789;width:784;height:1172;visibility:visible;mso-wrap-style:square;v-text-anchor:top" coordsize="78452,11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" path="m34661,v3549,,7103,333,10482,1350c47847,2025,50893,3210,54611,4902v3720,1858,6426,2704,7776,2704c63910,7606,65095,7099,65772,6252,66618,5406,67460,3379,68137,r2539,l71521,37363r-3384,c66618,28064,62558,20455,56304,14708,50047,9128,43283,6252,36015,6252v-5581,,-9976,1523,-13357,4565c19444,13694,17755,17244,17755,21131v,2368,673,4564,1689,6595c21135,30261,23670,32799,27222,35334v2535,1860,8623,5072,17921,9636c58331,51397,67122,57483,71686,63233v4569,5746,6766,12341,6766,19612c78452,92314,74732,100258,67460,107024v-7268,6760,-16567,10141,-27727,10141c36183,117165,32799,116829,29757,116153v-3210,-676,-7099,-2200,-11832,-4057c15217,110911,13021,110403,11330,110403v-1524,,-2877,508,-4566,1693c5241,113107,3887,114969,2877,117165r-2877,l,74897r2877,c5241,86734,9976,95863,16909,102120v6930,6085,14371,9300,22316,9300c45482,111420,50386,109727,54104,106347v3550,-3384,5411,-7272,5411,-11668c59515,91976,58838,89438,57485,86903,55965,84534,53936,82169,51063,79969,48186,77605,43114,74728,35845,71178,25531,66274,18259,61879,13863,58330,9468,54946,5918,50888,3550,46662,1185,42266,,37363,,32290,,23331,3214,15720,9806,9468,16402,3042,24685,,34661,xe" fillcolor="red" stroked="f" strokeweight="0">
                  <v:stroke miterlimit="83231f" joinstyle="miter"/>
                  <v:path arrowok="t" textboxrect="0,0,78452,117165"/>
                </v:shape>
                <v:shape id="Shape 177" o:spid="_x0000_s1204" style="position:absolute;left:21130;top:14903;width:30;height:32;visibility:visible;mso-wrap-style:square;v-text-anchor:top" coordsize="2958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" path="m,l2958,382r,2873l,3255,,xe" fillcolor="red" stroked="f" strokeweight="0">
                  <v:stroke miterlimit="83231f" joinstyle="miter"/>
                  <v:path arrowok="t" textboxrect="0,0,2958,3255"/>
                </v:shape>
                <v:shape id="Shape 178" o:spid="_x0000_s1205" style="position:absolute;left:21130;top:13820;width:400;height:604;visibility:visible;mso-wrap-style:square;v-text-anchor:top" coordsize="39987,60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" path="m,l15597,1619v5791,1437,10440,3593,13906,6468c36438,13836,39987,20939,39987,29561v,7269,-2199,13526,-6765,18767c28658,53400,22402,56950,14455,58811v-2620,676,-6213,1183,-10735,1521l,60447,,51309,7187,48496v3550,-3887,5408,-10144,5408,-18597c12595,21612,10737,15528,7187,11640l,9120,,xe" fillcolor="red" stroked="f" strokeweight="0">
                  <v:stroke miterlimit="83231f" joinstyle="miter"/>
                  <v:path arrowok="t" textboxrect="0,0,39987,60447"/>
                </v:shape>
                <v:shape id="Shape 179" o:spid="_x0000_s1206" style="position:absolute;left:22741;top:13814;width:588;height:1121;visibility:visible;mso-wrap-style:square;v-text-anchor:top" coordsize="58840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" path="m,l52078,r6762,260l58840,8850,50555,6258r-8791,l41764,55119r4735,l58840,53667r,21033l49202,61035r-7438,l41764,92653v,6088,339,9807,1185,11330c43622,105672,44976,106855,46836,107870v1858,847,5412,1354,10484,1354l57320,112097,,112097r,-2873c5243,109224,8795,108717,10484,107701v1860,-846,3214,-2200,3887,-3718c15217,102460,15556,98741,15556,92653r,-73209c15556,13357,15217,9638,14371,7945,13698,6426,12344,5242,10484,4227,8626,3381,5072,2873,,2873l,xe" fillcolor="red" stroked="f" strokeweight="0">
                  <v:stroke miterlimit="83231f" joinstyle="miter"/>
                  <v:path arrowok="t" textboxrect="0,0,58840,112097"/>
                </v:shape>
                <v:shape id="Shape 180" o:spid="_x0000_s1207" style="position:absolute;left:21615;top:13814;width:1017;height:1121;visibility:visible;mso-wrap-style:square;v-text-anchor:top" coordsize="101782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" path="m,l93668,r,33138l90457,33138c88934,25024,86568,19275,83692,15725,80819,12175,76763,9638,71520,7945,68475,6934,62725,6426,54273,6426r-11665,l42608,52074r2198,c51907,52074,57150,49878,60360,45314v3212,-4396,5242,-10991,6088,-19613l69660,25701r,58669l66448,84370c65772,77944,64418,72703,62222,68645,60192,64588,57653,61881,54950,60362,52078,59008,48016,58331,42608,58331r,31450c42608,96034,42944,99756,43452,101106v507,1354,1523,2539,2876,3385c47847,105332,50047,105841,53257,105841r6766,c70505,105841,78790,103474,85214,98572,91472,93838,96036,86397,98740,76421r3042,l96709,112097,,112097r,-2873l3722,109224v3211,,5915,-677,7775,-1692c13020,106687,14032,105332,14878,103474v508,-1352,846,-4902,846,-10482l15724,19106v,-5073,-169,-8284,-338,-9468c14709,7776,13694,6258,12344,5242,10145,3718,7272,2873,3722,2873l,2873,,xe" fillcolor="red" stroked="f" strokeweight="0">
                  <v:stroke miterlimit="83231f" joinstyle="miter"/>
                  <v:path arrowok="t" textboxrect="0,0,101782,112097"/>
                </v:shape>
                <v:shape id="Shape 181" o:spid="_x0000_s1208" style="position:absolute;left:23329;top:13817;width:617;height:1118;visibility:visible;mso-wrap-style:square;v-text-anchor:top" coordsize="61713,111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" path="m,l10842,417v4967,464,9025,1183,12154,2196c29248,4475,34321,7855,38378,12927v3892,5072,5918,10992,5918,17756c44296,38966,41255,45731,35337,51137v-3719,3553,-9130,6089,-15895,7780l46327,96790v3550,4902,6087,7945,7437,9129c56133,107610,58668,108627,61713,108796r,3041l26375,111837,,74441,,53407r4902,-577c8621,51308,11666,48772,13862,45223v2200,-3722,3214,-8455,3214,-14371c17076,22396,15047,16142,11158,12081l,8590,,xe" fillcolor="red" stroked="f" strokeweight="0">
                  <v:stroke miterlimit="83231f" joinstyle="miter"/>
                  <v:path arrowok="t" textboxrect="0,0,61713,111837"/>
                </v:shape>
                <v:shape id="Shape 182" o:spid="_x0000_s1209" style="position:absolute;left:29306;top:13814;width:628;height:1121;visibility:visible;mso-wrap-style:square;v-text-anchor:top" coordsize="62811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" path="m,l50043,,62811,2139r,7070l62387,8791c58500,6934,51905,6258,42606,6258r,87411c42606,98234,42775,101106,43283,102122v508,1184,1181,1861,2196,2538c47001,105332,49197,105841,51905,105841r10906,-2121l62811,111281r-12768,816l,112097r,-2873l3718,109224v3212,,5750,-507,7439,-1523c12848,106687,14202,105163,15044,103474v508,-1183,677,-4733,677,-10482l15721,19106v,-5749,-337,-9468,-846,-10822c14202,6764,13017,5580,11157,4566,9299,3381,6930,2873,3718,2873l,2873,,xe" fillcolor="red" stroked="f" strokeweight="0">
                  <v:stroke miterlimit="83231f" joinstyle="miter"/>
                  <v:path arrowok="t" textboxrect="0,0,62811,112097"/>
                </v:shape>
                <v:shape id="Shape 183" o:spid="_x0000_s1210" style="position:absolute;left:28085;top:13814;width:1158;height:1147;visibility:visible;mso-wrap-style:square;v-text-anchor:top" coordsize="115815,114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" path="m169,l39898,,95019,69490r,-48184c95019,14540,94003,9976,92146,7607,89438,4227,85043,2704,78786,2873l78786,r37029,l115815,2873v-4733,676,-7948,1354,-9468,2369c104656,6258,103470,7776,102460,9976v-846,2199,-1354,5918,-1354,11330l101106,114632r-2708,l22654,21135r,71518c22654,99079,24178,103474,27051,105841v3041,2199,6425,3383,10145,3383l39898,109224r,2873l,112097r,-2873c6253,109224,10480,107870,13017,105332v2367,-2534,3550,-6760,3550,-12679l16567,13357,14202,10484c11834,7438,9807,5411,7945,4396,6085,3549,3549,3042,169,2873l169,xe" fillcolor="red" stroked="f" strokeweight="0">
                  <v:stroke miterlimit="83231f" joinstyle="miter"/>
                  <v:path arrowok="t" textboxrect="0,0,115815,114632"/>
                </v:shape>
                <v:shape id="Shape 184" o:spid="_x0000_s1211" style="position:absolute;left:26969;top:13814;width:1018;height:1121;visibility:visible;mso-wrap-style:square;v-text-anchor:top" coordsize="101783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" path="m,l93668,r,33138l90457,33138c88934,25024,86568,19275,83693,15725,80820,12175,76762,9638,71521,7945,68476,6934,62726,6426,54273,6426r-11663,l42610,52074r2195,c51907,52074,57150,49878,60361,45314v3211,-4396,5241,-10991,6088,-19613l69659,25701r,58669l66449,84370c65772,77944,64418,72703,62222,68645,60192,64588,57654,61881,54950,60362,52077,59008,48016,58331,42610,58331r,31450c42610,96034,42944,99756,43452,101106v508,1354,1522,2539,2876,3385c47847,105332,50047,105841,53257,105841r6766,c70505,105841,78789,103474,85216,98572,91472,93838,96037,86397,98740,76421r3043,l96710,112097,,112097r,-2873l3722,109224v3211,,5915,-677,7777,-1692c13021,106687,14032,105332,14878,103474v508,-1352,846,-4902,846,-10482l15724,19106v,-5073,-169,-8284,-338,-9468c14709,7776,13695,6258,12344,5242,10145,3718,7272,2873,3722,2873l,2873,,xe" fillcolor="red" stroked="f" strokeweight="0">
                  <v:stroke miterlimit="83231f" joinstyle="miter"/>
                  <v:path arrowok="t" textboxrect="0,0,101783,112097"/>
                </v:shape>
                <v:shape id="Shape 185" o:spid="_x0000_s1212" style="position:absolute;left:25868;top:13814;width:1006;height:1121;visibility:visible;mso-wrap-style:square;v-text-anchor:top" coordsize="100599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" path="m,l100599,r,30266l97726,30266c96033,23333,94004,18259,91807,15217,89778,12175,86734,9638,83016,7945,80985,6934,77267,6426,72026,6426r-8454,l63572,92992v,5749,339,9299,1013,10822c65091,105163,66445,106518,68138,107532v1857,1185,4395,1692,7437,1692l79294,109224r,2873l20962,112097r,-2873l24685,109224v3212,,5749,-677,7776,-1692c33815,106687,35000,105332,35842,103474v508,-1352,846,-4902,846,-10482l36688,6426r-8114,c21133,6426,15725,7945,12172,11161,7438,15725,4566,21979,3212,30266l,30266,,xe" fillcolor="red" stroked="f" strokeweight="0">
                  <v:stroke miterlimit="83231f" joinstyle="miter"/>
                  <v:path arrowok="t" textboxrect="0,0,100599,112097"/>
                </v:shape>
                <v:shape id="Shape 186" o:spid="_x0000_s1213" style="position:absolute;left:24609;top:13814;width:1158;height:1147;visibility:visible;mso-wrap-style:square;v-text-anchor:top" coordsize="115815,114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" path="m169,l39898,,95018,69490r,-48184c95018,14540,94003,9976,92145,7607,89439,4227,85043,2704,78786,2873l78786,r37029,l115815,2873v-4733,676,-7949,1354,-9468,2369c104656,6258,103471,7776,102460,9976v-846,2199,-1354,5918,-1354,11330l101106,114632r-2708,l22654,21135r,71518c22654,99079,24177,103474,27050,105841v3043,2199,6426,3383,10144,3383l39898,109224r,2873l,112097r,-2873c6253,109224,10480,107870,13017,105332v2365,-2534,3550,-6760,3550,-12679l16567,13357,14202,10484c11833,7438,9806,5411,7945,4396,6083,3549,3550,3042,169,2873l169,xe" fillcolor="red" stroked="f" strokeweight="0">
                  <v:stroke miterlimit="83231f" joinstyle="miter"/>
                  <v:path arrowok="t" textboxrect="0,0,115815,114632"/>
                </v:shape>
                <v:shape id="Shape 187" o:spid="_x0000_s1214" style="position:absolute;left:23963;top:13814;width:583;height:1121;visibility:visible;mso-wrap-style:square;v-text-anchor:top" coordsize="58330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" path="m,l58330,r,2873l54611,2873v-3210,,-5749,508,-7776,1693c45482,5411,44297,6764,43452,8622v-508,1354,-842,4735,-842,10484l42610,92992v,5749,334,9299,1011,10822c44129,105163,45482,106518,47174,107532v1858,1185,4396,1692,7437,1692l58330,109224r,2873l,112097r,-2873l3722,109224v3211,,5915,-677,7775,-1692c13021,106687,14032,105332,14878,103474v508,-1352,846,-4902,846,-10482l15724,19106v,-5749,-338,-9468,-846,-10822c14201,6764,13021,5580,11159,4566,9299,3381,6933,2873,3722,2873l,2873,,xe" fillcolor="red" stroked="f" strokeweight="0">
                  <v:stroke miterlimit="83231f" joinstyle="miter"/>
                  <v:path arrowok="t" textboxrect="0,0,58330,112097"/>
                </v:shape>
                <v:shape id="Shape 188" o:spid="_x0000_s1215" style="position:absolute;left:34745;top:14022;width:492;height:913;visibility:visible;mso-wrap-style:square;v-text-anchor:top" coordsize="49200,91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" path="m49200,r,15819l32292,53276r16908,l49200,59363r-19611,l24685,70350v-1523,3553,-2200,6595,-2200,8961c22485,82526,23670,84891,26204,86414v1523,845,5243,1523,10992,2029l37196,91317,,91317,,88443v4058,-677,7268,-2368,9807,-5072c12509,80664,15721,74915,19444,66293l49200,xe" fillcolor="red" stroked="f" strokeweight="0">
                  <v:stroke miterlimit="83231f" joinstyle="miter"/>
                  <v:path arrowok="t" textboxrect="0,0,49200,91317"/>
                </v:shape>
                <v:shape id="Shape 189" o:spid="_x0000_s1216" style="position:absolute;left:29934;top:13836;width:500;height:1091;visibility:visible;mso-wrap-style:square;v-text-anchor:top" coordsize="49959,10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" path="m,l19528,3272v9976,4565,17582,11329,22656,20290c47425,32521,49959,42836,49959,54161v,7949,-1180,15217,-3719,21813c43706,82569,40322,88145,36434,92544v-4057,4227,-8792,7776,-14033,10312c17159,105562,10733,107589,3126,108942l,109142r,-7561l1374,101313v3529,-1585,6489,-3952,8855,-7080c16821,85780,20205,72594,20205,54838v,-14540,-2200,-25866,-6764,-34492l,7070,,xe" fillcolor="red" stroked="f" strokeweight="0">
                  <v:stroke miterlimit="83231f" joinstyle="miter"/>
                  <v:path arrowok="t" textboxrect="0,0,49959,109142"/>
                </v:shape>
                <v:shape id="Shape 190" o:spid="_x0000_s1217" style="position:absolute;left:34108;top:13814;width:583;height:1121;visibility:visible;mso-wrap-style:square;v-text-anchor:top" coordsize="58331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" path="m,l58331,r,2873l54613,2873v-3212,,-5750,508,-7776,1693c45482,5411,44298,6764,43452,8622v-508,1354,-842,4735,-842,10484l42610,92992v,5749,334,9299,1011,10822c44129,105163,45482,106518,47174,107532v1858,1185,4396,1692,7439,1692l58331,109224r,2873l,112097r,-2873l3723,109224v3210,,5914,-677,7776,-1692c13021,106687,14032,105332,14879,103474v507,-1352,846,-4902,846,-10482l15725,19106v,-5749,-339,-9468,-846,-10822c14203,6764,13021,5580,11160,4566,9299,3381,6933,2873,3723,2873l,2873,,xe" fillcolor="red" stroked="f" strokeweight="0">
                  <v:stroke miterlimit="83231f" joinstyle="miter"/>
                  <v:path arrowok="t" textboxrect="0,0,58331,112097"/>
                </v:shape>
                <v:shape id="Shape 191" o:spid="_x0000_s1218" style="position:absolute;left:31654;top:13814;width:1158;height:1147;visibility:visible;mso-wrap-style:square;v-text-anchor:top" coordsize="115816,114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" path="m169,l39900,,95019,69490r,-48184c95019,14540,94003,9976,92146,7607,89438,4227,85043,2704,78786,2873l78786,r37030,l115816,2873v-4734,676,-7949,1354,-9469,2369c104656,6258,103472,7776,102460,9976v-846,2199,-1354,5918,-1354,11330l101106,114632r-2707,l22656,21135r,71518c22656,99079,24178,103474,27051,105841v3042,2199,6426,3383,10145,3383l39900,109224r,2873l,112097r,-2873c6253,109224,10480,107870,13017,105332v2367,-2534,3550,-6760,3550,-12679l16567,13357,14202,10484c11834,7438,9807,5411,7945,4396,6085,3549,3550,3042,169,2873l169,xe" fillcolor="red" stroked="f" strokeweight="0">
                  <v:stroke miterlimit="83231f" joinstyle="miter"/>
                  <v:path arrowok="t" textboxrect="0,0,115816,114632"/>
                </v:shape>
                <v:shape id="Shape 192" o:spid="_x0000_s1219" style="position:absolute;left:30538;top:13814;width:1018;height:1121;visibility:visible;mso-wrap-style:square;v-text-anchor:top" coordsize="101783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" path="m,l93668,r,33138l90457,33138c88934,25024,86570,19275,83693,15725,80820,12175,76763,9638,71521,7945,68476,6934,62727,6426,54273,6426r-11663,l42610,52074r2196,c51909,52074,57150,49878,60361,45314v3211,-4396,5242,-10991,6088,-19613l69660,25701r,58669l66449,84370c65772,77944,64418,72703,62223,68645,60192,64588,57654,61881,54951,60362,52078,59008,48016,58331,42610,58331r,31450c42610,96034,42944,99756,43452,101106v508,1354,1522,2539,2876,3385c47847,105332,50047,105841,53259,105841r6764,c70505,105841,78789,103474,85216,98572,91472,93838,96038,86397,98740,76421r3043,l96710,112097,,112097r,-2873l3722,109224v3211,,5915,-677,7777,-1692c13021,106687,14032,105332,14878,103474v508,-1352,847,-4902,847,-10482l15725,19106v,-5073,-170,-8284,-339,-9468c14709,7776,13695,6258,12345,5242,10145,3718,7272,2873,3722,2873l,2873,,xe" fillcolor="red" stroked="f" strokeweight="0">
                  <v:stroke miterlimit="83231f" joinstyle="miter"/>
                  <v:path arrowok="t" textboxrect="0,0,101783,112097"/>
                </v:shape>
                <v:shape id="Shape 193" o:spid="_x0000_s1220" style="position:absolute;left:32921;top:13789;width:1060;height:1172;visibility:visible;mso-wrap-style:square;v-text-anchor:top" coordsize="106008,11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" path="m61202,v7777,,16065,1687,24856,5068c91130,7099,94341,8113,95695,8113v1861,,3380,-676,4564,-2030c101613,4902,102458,2873,102798,r3210,l106008,38886r-3210,c100429,28741,95864,20792,89268,15382,82677,9971,75236,7268,66952,7268v-6933,,-13355,2029,-19274,6087c41929,17244,37702,22654,34995,29080v-3550,8283,-5238,17582,-5238,27897c29757,66952,31107,76081,33476,84365v2533,8287,6591,14541,12003,18598c50720,107193,57823,109389,66275,109389v7103,,13526,-1523,19444,-4565c91468,101612,97725,96371,104148,88761r,9637c97894,104993,91299,109727,84535,112769v-6761,2877,-14710,4396,-23670,4396c48862,117165,38209,114800,29080,109896,19781,105162,12510,98229,7606,89268,2534,80308,,70840,,60696,,49874,2873,39729,8452,30261,14032,20624,21469,13186,30937,7944,40406,2702,50551,,61202,xe" fillcolor="red" stroked="f" strokeweight="0">
                  <v:stroke miterlimit="83231f" joinstyle="miter"/>
                  <v:path arrowok="t" textboxrect="0,0,106008,117165"/>
                </v:shape>
                <v:shape id="Shape 194" o:spid="_x0000_s1221" style="position:absolute;left:35237;top:13792;width:697;height:1143;visibility:visible;mso-wrap-style:square;v-text-anchor:top" coordsize="69658,114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" path="m10315,r1520,l52244,91811v3889,8791,6930,14372,9469,16568c63574,110070,66277,111086,69658,111423r,2874l15554,114297r,-2874l17753,111423v4396,,7437,-676,9129,-1860c28067,108717,28744,107363,28744,105674v,-1014,-169,-2029,-508,-3045c28067,102122,27221,99925,25698,96377l19614,82343,,82343,,76257r16907,l340,38046,,38800,,22980,10315,xe" fillcolor="red" stroked="f" strokeweight="0">
                  <v:stroke miterlimit="83231f" joinstyle="miter"/>
                  <v:path arrowok="t" textboxrect="0,0,69658,114297"/>
                </v:shape>
                <v:shape id="Shape 195" o:spid="_x0000_s1222" style="position:absolute;left:36306;top:13814;width:629;height:1121;visibility:visible;mso-wrap-style:square;v-text-anchor:top" coordsize="62811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" path="m,l50044,,62811,2139r,7069l62388,8791c58500,6934,51905,6258,42606,6258r,87411c42606,98234,42775,101106,43283,102122v508,1184,1181,1861,2196,2538c47001,105332,49197,105841,51905,105841r10906,-2121l62811,111281r-12767,816l,112097r,-2873l3718,109224v3212,,5750,-507,7439,-1523c12848,106687,14202,105163,15044,103474v508,-1183,677,-4733,677,-10482l15721,19106v,-5749,-338,-9468,-846,-10822c14202,6764,13017,5580,11157,4566,9299,3381,6930,2873,3718,2873l,2873,,xe" fillcolor="red" stroked="f" strokeweight="0">
                  <v:stroke miterlimit="83231f" joinstyle="miter"/>
                  <v:path arrowok="t" textboxrect="0,0,62811,112097"/>
                </v:shape>
                <v:shape id="Shape 196" o:spid="_x0000_s1223" style="position:absolute;left:36935;top:13836;width:499;height:1091;visibility:visible;mso-wrap-style:square;v-text-anchor:top" coordsize="49959,10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" path="m,l19528,3272v9976,4565,17583,11329,22655,20290c47425,32521,49959,42836,49959,54161v,7949,-1180,15217,-3719,21813c43706,82569,40322,88145,36434,92544v-4057,4227,-8792,7776,-14033,10312c17159,105562,10733,107589,3126,108942l,109142r,-7561l1374,101313v3529,-1585,6489,-3952,8855,-7080c16820,85780,20205,72594,20205,54838v,-14540,-2200,-25866,-6764,-34492l,7069,,xe" fillcolor="red" stroked="f" strokeweight="0">
                  <v:stroke miterlimit="83231f" joinstyle="miter"/>
                  <v:path arrowok="t" textboxrect="0,0,49959,109142"/>
                </v:shape>
                <v:shape id="Shape 197" o:spid="_x0000_s1224" style="position:absolute;left:43692;top:13814;width:588;height:1121;visibility:visible;mso-wrap-style:square;v-text-anchor:top" coordsize="58840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" path="m,l52077,r6763,260l58840,8850,50555,6258r-8792,l41763,55119r4734,l58840,53666r,21035l49201,61035r-7438,l41763,92653v,6088,339,9807,1184,11330c43621,105672,44974,106855,46835,107870v1858,847,5411,1354,10484,1354l57319,112097,,112097r,-2873c5241,109224,8795,108717,10483,107701v1861,-846,3214,-2200,3888,-3718c15217,102460,15555,98741,15555,92653r,-73209c15555,13357,15217,9638,14371,7945,13697,6426,12344,5242,10483,4227,8625,3381,5072,2873,,2873l,xe" fillcolor="red" stroked="f" strokeweight="0">
                  <v:stroke miterlimit="83231f" joinstyle="miter"/>
                  <v:path arrowok="t" textboxrect="0,0,58840,112097"/>
                </v:shape>
                <v:shape id="Shape 198" o:spid="_x0000_s1225" style="position:absolute;left:42478;top:13814;width:1151;height:1147;visibility:visible;mso-wrap-style:square;v-text-anchor:top" coordsize="115142,114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" path="m,l57823,r,2873l54951,2873v-4397,,-7443,508,-8962,1354c44298,5073,43113,6426,42436,7945v-673,1693,-1011,5750,-1011,12175l41425,74902v,10145,846,16737,2196,19950c45143,98065,47678,100768,51231,102968v3380,2195,7776,3211,13017,3211c70336,106179,75578,104825,79804,102122v4227,-2704,7438,-6596,9468,-11330c91468,86058,92484,77606,92484,65772r,-45652c92484,15049,91976,11499,90964,9299,89949,7103,88595,5580,86904,4735,84539,3549,80989,2873,76424,2873l76424,r38718,l115142,2873r-2368,c109731,2873,107193,3549,104997,4735v-2030,1354,-3553,3210,-4564,5749c99756,12340,99417,15556,99417,20120r,42606c99417,75744,98571,85381,96879,91130v-1858,5920,-5915,11161,-12679,16064c77436,112267,68306,114632,56642,114632v-9637,,-17079,-1351,-22320,-3888c27054,107194,21981,102629,18936,97219,16063,91639,14540,84201,14540,74902r,-54782c14540,13526,14201,9638,13524,7945,12682,6426,11497,5073,9806,4227,7948,3212,4733,2873,,2873l,xe" fillcolor="red" stroked="f" strokeweight="0">
                  <v:stroke miterlimit="83231f" joinstyle="miter"/>
                  <v:path arrowok="t" textboxrect="0,0,115142,114632"/>
                </v:shape>
                <v:shape id="Shape 199" o:spid="_x0000_s1226" style="position:absolute;left:40029;top:13814;width:1018;height:1121;visibility:visible;mso-wrap-style:square;v-text-anchor:top" coordsize="101783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" path="m,l93668,r,33138l90457,33138c88934,25024,86568,19275,83692,15725,80819,12175,76762,9638,71521,7945,68475,6934,62726,6426,54273,6426r-11663,l42610,52074r2195,c51907,52074,57150,49878,60361,45314v3211,-4396,5241,-10991,6088,-19613l69659,25701r,58669l66449,84370c65772,77944,64418,72703,62222,68645,60192,64588,57654,61881,54950,60362,52077,59008,48016,58331,42610,58331r,31450c42610,96034,42944,99756,43452,101106v508,1354,1522,2539,2876,3385c47847,105332,50047,105841,53257,105841r6766,c70505,105841,78789,103474,85216,98572,91472,93838,96036,86397,98740,76421r3043,l96710,112097,,112097r,-2873l3722,109224v3211,,5915,-677,7777,-1692c13021,106687,14032,105332,14878,103474v508,-1352,846,-4902,846,-10482l15724,19106v,-5073,-169,-8284,-338,-9468c14709,7776,13694,6258,12344,5242,10145,3718,7272,2873,3722,2873l,2873,,xe" fillcolor="red" stroked="f" strokeweight="0">
                  <v:stroke miterlimit="83231f" joinstyle="miter"/>
                  <v:path arrowok="t" textboxrect="0,0,101783,112097"/>
                </v:shape>
                <v:shape id="Shape 200" o:spid="_x0000_s1227" style="position:absolute;left:37539;top:13814;width:1018;height:1121;visibility:visible;mso-wrap-style:square;v-text-anchor:top" coordsize="101783,1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" path="m,l93669,r,33138l90457,33138c88934,25024,86570,19275,83693,15725,80820,12175,76763,9638,71521,7945,68476,6934,62726,6426,54273,6426r-11663,l42610,52074r2196,c51909,52074,57150,49878,60361,45314v3211,-4396,5242,-10991,6088,-19613l69659,25701r,58669l66449,84370c65772,77944,64418,72703,62223,68645,60192,64588,57654,61881,54951,60362,52077,59008,48016,58331,42610,58331r,31450c42610,96034,42944,99756,43452,101106v508,1354,1522,2539,2876,3385c47847,105332,50047,105841,53259,105841r6764,c70505,105841,78789,103474,85216,98572,91472,93838,96038,86397,98741,76421r3042,l96710,112097,,112097r,-2873l3722,109224v3211,,5915,-677,7777,-1692c13021,106687,14032,105332,14878,103474v508,-1352,847,-4902,847,-10482l15725,19106v,-5073,-170,-8284,-339,-9468c14709,7776,13695,6258,12344,5242,10145,3718,7272,2873,3722,2873l,2873,,xe" fillcolor="red" stroked="f" strokeweight="0">
                  <v:stroke miterlimit="83231f" joinstyle="miter"/>
                  <v:path arrowok="t" textboxrect="0,0,101783,112097"/>
                </v:shape>
                <v:shape id="Shape 201" o:spid="_x0000_s1228" style="position:absolute;left:41193;top:13789;width:1229;height:1172;visibility:visible;mso-wrap-style:square;v-text-anchor:top" coordsize="122914,11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" path="m62556,v5581,,10484,333,15049,1350c79969,1687,83858,3042,89268,5068v5411,2031,8622,3045,9638,3045c100429,8113,101952,7606,103301,6422,104485,5237,105839,3210,106855,r2873,l109728,39390r-2873,c103131,28741,97556,20455,90284,14874,82846,9297,74728,6591,65937,6591v-8284,,-15217,2368,-20798,7103c39559,18259,35502,24850,33307,33306v-2369,8453,-3554,17075,-3554,25867c29753,69994,30938,79292,33476,87411v2535,8114,6760,14032,12340,17751c51397,109051,58161,110911,65937,110911v2704,,5410,-338,8283,-846c76927,109389,79969,108543,82846,107528r,-23163c82846,79800,82508,76927,82000,75574v-677,-1184,-1861,-2365,-3719,-3550c76251,71009,74051,70501,71347,70501r-2872,l68475,67628r54439,l122914,70501v-4057,339,-7099,846,-8622,1693c112600,73040,111420,74559,110573,76590v-507,1015,-845,3549,-845,7775l109728,107528v-7099,3214,-14542,5579,-22317,7272c79631,116323,71686,117165,63402,117165v-10651,,-19444,-1350,-26545,-4396c29922,109896,23669,106178,18428,101443,13017,96710,8791,91467,5745,85549,1856,77942,,69486,,60019,,43283,5914,29080,17750,17413,29588,5745,44462,,62556,xe" fillcolor="red" stroked="f" strokeweight="0">
                  <v:stroke miterlimit="83231f" joinstyle="miter"/>
                  <v:path arrowok="t" textboxrect="0,0,122914,117165"/>
                </v:shape>
                <v:shape id="Shape 202" o:spid="_x0000_s1229" style="position:absolute;left:39143;top:13789;width:785;height:1172;visibility:visible;mso-wrap-style:square;v-text-anchor:top" coordsize="78452,11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" path="m34661,v3549,,7103,333,10482,1350c47847,2025,50893,3210,54613,4902v3718,1858,6424,2704,7774,2704c63910,7606,65095,7099,65772,6252,66618,5406,67460,3379,68137,r2539,l71521,37363r-3384,c66618,28064,62558,20455,56304,14708,50047,9128,43283,6252,36014,6252v-5580,,-9975,1523,-13356,4565c19444,13694,17755,17244,17755,21131v,2368,674,4564,1689,6595c21135,30261,23670,32799,27224,35334v2533,1860,8622,5072,17919,9636c58331,51397,67122,57483,71686,63233v4569,5746,6766,12341,6766,19612c78452,92314,74732,100258,67460,107024v-7268,6760,-16567,10141,-27727,10141c36183,117165,32799,116829,29757,116153v-3210,-676,-7099,-2200,-11832,-4057c15217,110911,13021,110403,11330,110403v-1523,,-2877,508,-4566,1693c5241,113107,3887,114969,2877,117165r-2877,l,74897r2877,c5241,86734,9976,95863,16909,102120v6930,6085,14371,9300,22316,9300c45482,111420,50386,109727,54104,106347v3550,-3384,5411,-7272,5411,-11668c59515,91976,58838,89438,57485,86903,55965,84534,53935,82169,51063,79969,48186,77605,43114,74728,35846,71178,25531,66274,18259,61879,13863,58330,9468,54946,5918,50888,3550,46662,1185,42266,,37363,,32290,,23331,3214,15720,9807,9468,16402,3042,24685,,34661,xe" fillcolor="red" stroked="f" strokeweight="0">
                  <v:stroke miterlimit="83231f" joinstyle="miter"/>
                  <v:path arrowok="t" textboxrect="0,0,78452,117165"/>
                </v:shape>
                <v:shape id="Shape 203" o:spid="_x0000_s1230" style="position:absolute;left:44280;top:13817;width:617;height:1118;visibility:visible;mso-wrap-style:square;v-text-anchor:top" coordsize="61712,111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" path="m,l10842,417v4966,464,9024,1183,12153,2196c29249,4475,34321,7855,38378,12927v3892,5072,5917,10992,5917,17756c44295,38966,41254,45731,35336,51137v-3719,3553,-9130,6089,-15895,7780l46326,96790v3550,4902,6089,7945,7439,9129c56133,107610,58667,108627,61712,108796r,3041l26376,111837,,74442,,53407r4901,-577c8620,51308,11666,48772,13861,45223v2200,-3722,3216,-8455,3216,-14371c17077,22396,15046,16142,11159,12081l,8590,,xe" fillcolor="red" stroked="f" strokeweight="0">
                  <v:stroke miterlimit="83231f" joinstyle="miter"/>
                  <v:path arrowok="t" textboxrect="0,0,61712,111837"/>
                </v:shape>
                <v:shape id="Shape 204" o:spid="_x0000_s1231" style="position:absolute;left:44944;top:13794;width:596;height:1166;visibility:visible;mso-wrap-style:square;v-text-anchor:top" coordsize="59514,116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" path="m58838,677r676,95l59514,6017,46263,9851v-3911,2621,-7208,6551,-9914,11793c31953,30097,29757,42441,29757,58500v,19106,3381,33142,10141,42272c42268,103983,45100,106392,48397,107999r11117,2374l59514,116599,33075,111570c25276,108168,18598,103055,13018,96208,4395,85386,,72706,,57827,,41256,5749,27393,17075,16233,28404,5243,42268,,58838,677xe" fillcolor="red" stroked="f" strokeweight="0">
                  <v:stroke miterlimit="83231f" joinstyle="miter"/>
                  <v:path arrowok="t" textboxrect="0,0,59514,116599"/>
                </v:shape>
                <v:shape id="Shape 205" o:spid="_x0000_s1232" style="position:absolute;left:45540;top:13802;width:595;height:1159;visibility:visible;mso-wrap-style:square;v-text-anchor:top" coordsize="59513,1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" path="m,l23522,3308v7249,2599,13675,6658,19255,12153c53933,26620,59513,40315,59513,57055v,14033,-4226,26543,-12510,37364c36012,108791,20457,115890,336,115890l,115826r,-6226l167,109636v5580,,10314,-1353,14205,-4056c19276,102027,22994,96281,25698,88670v2708,-7776,4058,-17921,4058,-30265c29756,43695,28406,32539,25698,25266,22825,17830,19276,12757,15046,9711,10819,6670,5917,5147,336,5147l,5245,,xe" fillcolor="red" stroked="f" strokeweight="0">
                  <v:stroke miterlimit="83231f" joinstyle="miter"/>
                  <v:path arrowok="t" textboxrect="0,0,59513,115890"/>
                </v:shape>
                <v:shape id="Shape 206" o:spid="_x0000_s1233" style="position:absolute;left:46284;top:13789;width:784;height:1172;visibility:visible;mso-wrap-style:square;v-text-anchor:top" coordsize="78452,11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" path="m34661,v3549,,7103,333,10484,1350c47849,2025,50894,3210,54613,4902v3718,1858,6426,2704,7776,2704c63912,7606,65096,7099,65772,6252,66619,5406,67461,3379,68138,r2538,l71522,37363r-3384,c66619,28064,62558,20455,56304,14708,50048,9128,43283,6252,36015,6252v-5579,,-9976,1523,-13356,4565c19444,13694,17756,17244,17756,21131v,2368,673,4564,1688,6595c21137,30261,23670,32799,27224,35334v2535,1860,8622,5072,17921,9636c58331,51397,67122,57483,71688,63233v4568,5746,6764,12341,6764,19612c78452,92314,74733,100258,67461,107024v-7268,6760,-16567,10141,-27728,10141c36184,117165,32800,116829,29759,116153v-3212,-676,-7100,-2200,-11834,-4057c15218,110911,13021,110403,11330,110403v-1523,,-2877,508,-4565,1693c5243,113107,3889,114969,2877,117165r-2877,l,74897r2877,c5243,86734,9976,95863,16910,102120v6929,6085,14371,9300,22317,9300c45482,111420,50386,109727,54105,106347v3549,-3384,5411,-7272,5411,-11668c59516,91976,58839,89438,57485,86903,55966,84534,53936,82169,51063,79969,48187,77605,43114,74728,35846,71178,25532,66274,18260,61879,13865,58330,9469,54946,5920,50888,3550,46662,1185,42266,,37363,,32290,,23331,3216,15720,9807,9468,16402,3042,24686,,34661,xe" fillcolor="red" stroked="f" strokeweight="0">
                  <v:stroke miterlimit="83231f" joinstyle="miter"/>
                  <v:path arrowok="t" textboxrect="0,0,78452,117165"/>
                </v:shape>
                <v:rect id="Rectangle 1112" o:spid="_x0000_s1234" style="position:absolute;left:27794;top:11122;width:11742;height:2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" filled="f" stroked="f">
                  <v:textbox inset="0,0,0,0">
                    <w:txbxContent>
                      <w:p w:rsidR="00A40328" w:rsidRDefault="00A40328" w:rsidP="00A40328">
                        <w:r>
                          <w:rPr>
                            <w:rFonts w:ascii="Times New Roman" w:eastAsia="Times New Roman" w:hAnsi="Times New Roman"/>
                            <w:b/>
                            <w:color w:val="003775"/>
                            <w:sz w:val="29"/>
                          </w:rPr>
                          <w:t>HACIENDA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506D0" w:rsidRDefault="00FA2AFA" w:rsidP="00165A05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D0FADB" wp14:editId="3D345A55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0FADB" id="Text Box 20" o:spid="_x0000_s1235" type="#_x0000_t202" style="position:absolute;margin-left:-31.1pt;margin-top:-46.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j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Q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BvTjjhsAIAALEFAAAO&#10;AAAAAAAAAAAAAAAAAC4CAABkcnMvZTJvRG9jLnhtbFBLAQItABQABgAIAAAAIQBWI5sX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6CA438" wp14:editId="37E4DEE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A306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A3063" w:rsidRPr="00DA306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CA438" id="Text Box 13" o:spid="_x0000_s1236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A306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A3063" w:rsidRPr="00DA306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165A05">
      <w:pPr>
        <w:tabs>
          <w:tab w:val="left" w:pos="6267"/>
        </w:tabs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450FD" wp14:editId="7EE3D4C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450FD" id="Text Box 18" o:spid="_x0000_s1237" type="#_x0000_t202" style="position:absolute;margin-left:78.45pt;margin-top:6.45pt;width:278.6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835900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FFCAB9" wp14:editId="5D110C7F">
                <wp:simplePos x="0" y="0"/>
                <wp:positionH relativeFrom="column">
                  <wp:posOffset>233680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A306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C878C0">
                                  <w:rPr>
                                    <w:rStyle w:val="Style8"/>
                                    <w:smallCaps/>
                                  </w:rPr>
                                  <w:t>DIRECCION GENERAL DE CONTRATACIONES PÚBLICAS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FCAB9" id="Text Box 17" o:spid="_x0000_s1238" type="#_x0000_t202" style="position:absolute;left:0;text-align:left;margin-left:18.4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" stroked="f">
                <v:textbox>
                  <w:txbxContent>
                    <w:p w:rsidR="002E1412" w:rsidRPr="002E1412" w:rsidRDefault="00DA306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C878C0">
                            <w:rPr>
                              <w:rStyle w:val="Style8"/>
                              <w:smallCaps/>
                            </w:rPr>
                            <w:t>DIRECCION GENERAL DE CONTRATACIONES PÚBLICAS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835900" w:rsidP="001007E7">
      <w:pPr>
        <w:tabs>
          <w:tab w:val="left" w:pos="6267"/>
        </w:tabs>
        <w:jc w:val="center"/>
        <w:rPr>
          <w:smallCaps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D53686" wp14:editId="2799A9D1">
                <wp:simplePos x="0" y="0"/>
                <wp:positionH relativeFrom="column">
                  <wp:posOffset>4399443</wp:posOffset>
                </wp:positionH>
                <wp:positionV relativeFrom="paragraph">
                  <wp:posOffset>219516</wp:posOffset>
                </wp:positionV>
                <wp:extent cx="2148840" cy="411515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0610">
                          <a:off x="0" y="0"/>
                          <a:ext cx="2148840" cy="41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A3063">
                            <w:sdt>
                              <w:sdtPr>
                                <w:rPr>
                                  <w:rStyle w:val="Textodelmarcadordeposicin"/>
                                  <w:sz w:val="22"/>
                                  <w:lang w:val="es-DO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Textodelmarcadordeposicin"/>
                                </w:rPr>
                              </w:sdtEndPr>
                              <w:sdtContent>
                                <w:r>
                                  <w:rPr>
                                    <w:rStyle w:val="Textodelmarcadordeposicin"/>
                                    <w:sz w:val="22"/>
                                    <w:lang w:val="es-DO"/>
                                  </w:rPr>
                                  <w:t>17</w:t>
                                </w:r>
                                <w:r w:rsidR="008B7048">
                                  <w:rPr>
                                    <w:rStyle w:val="Textodelmarcadordeposicin"/>
                                    <w:sz w:val="22"/>
                                    <w:lang w:val="es-DO"/>
                                  </w:rPr>
                                  <w:t xml:space="preserve"> de </w:t>
                                </w:r>
                                <w:r>
                                  <w:rPr>
                                    <w:rStyle w:val="Textodelmarcadordeposicin"/>
                                    <w:sz w:val="22"/>
                                    <w:lang w:val="es-DO"/>
                                  </w:rPr>
                                  <w:t>juni</w:t>
                                </w:r>
                                <w:r w:rsidR="008B7048">
                                  <w:rPr>
                                    <w:rStyle w:val="Textodelmarcadordeposicin"/>
                                    <w:sz w:val="22"/>
                                    <w:lang w:val="es-DO"/>
                                  </w:rPr>
                                  <w:t>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53686" id="Text Box 12" o:spid="_x0000_s1239" type="#_x0000_t202" style="position:absolute;left:0;text-align:left;margin-left:346.4pt;margin-top:17.3pt;width:169.2pt;height:32.4pt;rotation:197274fd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" filled="f" stroked="f">
                <v:textbox>
                  <w:txbxContent>
                    <w:p w:rsidR="0026335F" w:rsidRPr="0026335F" w:rsidRDefault="00DA3063">
                      <w:sdt>
                        <w:sdtPr>
                          <w:rPr>
                            <w:rStyle w:val="Textodelmarcadordeposicin"/>
                            <w:sz w:val="22"/>
                            <w:lang w:val="es-DO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Textodelmarcadordeposicin"/>
                          </w:rPr>
                        </w:sdtEndPr>
                        <w:sdtContent>
                          <w:r>
                            <w:rPr>
                              <w:rStyle w:val="Textodelmarcadordeposicin"/>
                              <w:sz w:val="22"/>
                              <w:lang w:val="es-DO"/>
                            </w:rPr>
                            <w:t>17</w:t>
                          </w:r>
                          <w:r w:rsidR="008B7048">
                            <w:rPr>
                              <w:rStyle w:val="Textodelmarcadordeposicin"/>
                              <w:sz w:val="22"/>
                              <w:lang w:val="es-DO"/>
                            </w:rPr>
                            <w:t xml:space="preserve"> de </w:t>
                          </w:r>
                          <w:r>
                            <w:rPr>
                              <w:rStyle w:val="Textodelmarcadordeposicin"/>
                              <w:sz w:val="22"/>
                              <w:lang w:val="es-DO"/>
                            </w:rPr>
                            <w:t>juni</w:t>
                          </w:r>
                          <w:r w:rsidR="008B7048">
                            <w:rPr>
                              <w:rStyle w:val="Textodelmarcadordeposicin"/>
                              <w:sz w:val="22"/>
                              <w:lang w:val="es-DO"/>
                            </w:rPr>
                            <w:t>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  <w:bookmarkStart w:id="0" w:name="_GoBack"/>
      <w:bookmarkEnd w:id="0"/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headerReference w:type="default" r:id="rId7"/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493" w:rsidRDefault="00DE0493" w:rsidP="001007E7">
      <w:pPr>
        <w:spacing w:after="0" w:line="240" w:lineRule="auto"/>
      </w:pPr>
      <w:r>
        <w:separator/>
      </w:r>
    </w:p>
  </w:endnote>
  <w:endnote w:type="continuationSeparator" w:id="0">
    <w:p w:rsidR="00DE0493" w:rsidRDefault="00DE049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240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241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493" w:rsidRDefault="00DE0493" w:rsidP="001007E7">
      <w:pPr>
        <w:spacing w:after="0" w:line="240" w:lineRule="auto"/>
      </w:pPr>
      <w:r>
        <w:separator/>
      </w:r>
    </w:p>
  </w:footnote>
  <w:footnote w:type="continuationSeparator" w:id="0">
    <w:p w:rsidR="00DE0493" w:rsidRDefault="00DE049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328" w:rsidRPr="00D7710E" w:rsidRDefault="00A40328" w:rsidP="00A40328">
    <w:pPr>
      <w:rPr>
        <w:rFonts w:ascii="Arial Narrow" w:hAnsi="Arial Narrow"/>
        <w:b/>
        <w:caps/>
        <w:color w:val="C00000"/>
        <w:spacing w:val="-8"/>
        <w:sz w:val="22"/>
        <w:szCs w:val="12"/>
      </w:rPr>
    </w:pPr>
    <w:r w:rsidRPr="00D7710E">
      <w:rPr>
        <w:rStyle w:val="Style15"/>
        <w:rFonts w:cstheme="minorBidi"/>
        <w:b/>
        <w:color w:val="C00000"/>
        <w:sz w:val="22"/>
      </w:rPr>
      <w:t>SNCC.F.042</w:t>
    </w:r>
  </w:p>
  <w:p w:rsidR="00A40328" w:rsidRDefault="00A4032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1E08"/>
    <w:rsid w:val="00045479"/>
    <w:rsid w:val="00047F38"/>
    <w:rsid w:val="0005792C"/>
    <w:rsid w:val="000B0DCD"/>
    <w:rsid w:val="000E02D9"/>
    <w:rsid w:val="00100429"/>
    <w:rsid w:val="001007E7"/>
    <w:rsid w:val="001020C0"/>
    <w:rsid w:val="001466B0"/>
    <w:rsid w:val="00157600"/>
    <w:rsid w:val="00165A05"/>
    <w:rsid w:val="00170EC5"/>
    <w:rsid w:val="00181E8D"/>
    <w:rsid w:val="00194FF2"/>
    <w:rsid w:val="001A3F92"/>
    <w:rsid w:val="001F73A7"/>
    <w:rsid w:val="002009A7"/>
    <w:rsid w:val="00253DBA"/>
    <w:rsid w:val="0026335F"/>
    <w:rsid w:val="00270107"/>
    <w:rsid w:val="00295BD4"/>
    <w:rsid w:val="002D451D"/>
    <w:rsid w:val="002E1412"/>
    <w:rsid w:val="00314023"/>
    <w:rsid w:val="0031576E"/>
    <w:rsid w:val="00341484"/>
    <w:rsid w:val="003549D9"/>
    <w:rsid w:val="00392351"/>
    <w:rsid w:val="003A6141"/>
    <w:rsid w:val="00404131"/>
    <w:rsid w:val="0042490F"/>
    <w:rsid w:val="004379A6"/>
    <w:rsid w:val="0044234A"/>
    <w:rsid w:val="00456C17"/>
    <w:rsid w:val="00466B9C"/>
    <w:rsid w:val="004A79AB"/>
    <w:rsid w:val="004B30DA"/>
    <w:rsid w:val="004D45A8"/>
    <w:rsid w:val="00535962"/>
    <w:rsid w:val="0054160F"/>
    <w:rsid w:val="005555F4"/>
    <w:rsid w:val="0058063F"/>
    <w:rsid w:val="005D5CC5"/>
    <w:rsid w:val="005E7F01"/>
    <w:rsid w:val="005F78B9"/>
    <w:rsid w:val="00611A07"/>
    <w:rsid w:val="0062592A"/>
    <w:rsid w:val="006313A8"/>
    <w:rsid w:val="006506D0"/>
    <w:rsid w:val="00651E48"/>
    <w:rsid w:val="00666D56"/>
    <w:rsid w:val="006709BC"/>
    <w:rsid w:val="006F567F"/>
    <w:rsid w:val="007147DC"/>
    <w:rsid w:val="00725091"/>
    <w:rsid w:val="0073157E"/>
    <w:rsid w:val="0073225E"/>
    <w:rsid w:val="00780880"/>
    <w:rsid w:val="007B0E1F"/>
    <w:rsid w:val="007B6F6F"/>
    <w:rsid w:val="00820C9F"/>
    <w:rsid w:val="0082707E"/>
    <w:rsid w:val="008315B0"/>
    <w:rsid w:val="00835900"/>
    <w:rsid w:val="00863F41"/>
    <w:rsid w:val="008B3AE5"/>
    <w:rsid w:val="008B7048"/>
    <w:rsid w:val="008C388B"/>
    <w:rsid w:val="00966EEE"/>
    <w:rsid w:val="009676EA"/>
    <w:rsid w:val="0097120A"/>
    <w:rsid w:val="00977C54"/>
    <w:rsid w:val="009B1BCB"/>
    <w:rsid w:val="009B6668"/>
    <w:rsid w:val="009C4524"/>
    <w:rsid w:val="00A16099"/>
    <w:rsid w:val="00A26F15"/>
    <w:rsid w:val="00A342E4"/>
    <w:rsid w:val="00A40328"/>
    <w:rsid w:val="00A640BD"/>
    <w:rsid w:val="00A641A7"/>
    <w:rsid w:val="00A72F42"/>
    <w:rsid w:val="00AD7919"/>
    <w:rsid w:val="00AF2E6B"/>
    <w:rsid w:val="00AF3875"/>
    <w:rsid w:val="00B62EEF"/>
    <w:rsid w:val="00B97B51"/>
    <w:rsid w:val="00BA0007"/>
    <w:rsid w:val="00BB1D79"/>
    <w:rsid w:val="00BC1D0C"/>
    <w:rsid w:val="00BC541F"/>
    <w:rsid w:val="00BC61BD"/>
    <w:rsid w:val="00BD1586"/>
    <w:rsid w:val="00BF3418"/>
    <w:rsid w:val="00C078CB"/>
    <w:rsid w:val="00C22DBE"/>
    <w:rsid w:val="00C27AC7"/>
    <w:rsid w:val="00C5078F"/>
    <w:rsid w:val="00C66D08"/>
    <w:rsid w:val="00C7470C"/>
    <w:rsid w:val="00C878C0"/>
    <w:rsid w:val="00CA0E82"/>
    <w:rsid w:val="00CA164C"/>
    <w:rsid w:val="00CA4661"/>
    <w:rsid w:val="00CD0F32"/>
    <w:rsid w:val="00CE67A3"/>
    <w:rsid w:val="00D1201E"/>
    <w:rsid w:val="00D24FA7"/>
    <w:rsid w:val="00D31CB0"/>
    <w:rsid w:val="00D45A3E"/>
    <w:rsid w:val="00D558E1"/>
    <w:rsid w:val="00D64696"/>
    <w:rsid w:val="00D7710E"/>
    <w:rsid w:val="00D90D49"/>
    <w:rsid w:val="00D9600B"/>
    <w:rsid w:val="00DA3063"/>
    <w:rsid w:val="00DA7940"/>
    <w:rsid w:val="00DB1905"/>
    <w:rsid w:val="00DC1024"/>
    <w:rsid w:val="00DC5D96"/>
    <w:rsid w:val="00DD4F3E"/>
    <w:rsid w:val="00DE0493"/>
    <w:rsid w:val="00DF2F96"/>
    <w:rsid w:val="00E00B77"/>
    <w:rsid w:val="00E13E55"/>
    <w:rsid w:val="00E34BFF"/>
    <w:rsid w:val="00E82502"/>
    <w:rsid w:val="00EA6B34"/>
    <w:rsid w:val="00EA7406"/>
    <w:rsid w:val="00EB526B"/>
    <w:rsid w:val="00EE1E7B"/>
    <w:rsid w:val="00F225BF"/>
    <w:rsid w:val="00F53753"/>
    <w:rsid w:val="00F55677"/>
    <w:rsid w:val="00F7167E"/>
    <w:rsid w:val="00F7443C"/>
    <w:rsid w:val="00F75D91"/>
    <w:rsid w:val="00F77362"/>
    <w:rsid w:val="00F84D68"/>
    <w:rsid w:val="00F9504D"/>
    <w:rsid w:val="00FA01DC"/>
    <w:rsid w:val="00FA2AFA"/>
    <w:rsid w:val="00FB22B4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;"/>
  <w14:docId w14:val="706777BA"/>
  <w15:docId w15:val="{36130956-5588-4C6F-905F-15FF01A20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C025F-7FAB-4858-8F66-5EBB442F5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17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Lucrecia Taveras</cp:lastModifiedBy>
  <cp:revision>33</cp:revision>
  <cp:lastPrinted>2021-06-17T20:47:00Z</cp:lastPrinted>
  <dcterms:created xsi:type="dcterms:W3CDTF">2020-05-06T19:39:00Z</dcterms:created>
  <dcterms:modified xsi:type="dcterms:W3CDTF">2021-06-17T20:47:00Z</dcterms:modified>
</cp:coreProperties>
</file>